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CC6BEE" w14:textId="2D0F44DD" w:rsidR="00FC7900" w:rsidRPr="002E1E92" w:rsidRDefault="00FC7900" w:rsidP="00FC7900">
      <w:pPr>
        <w:pStyle w:val="CH"/>
        <w:rPr>
          <w:i/>
        </w:rPr>
      </w:pPr>
      <w:bookmarkStart w:id="0" w:name="historyclause"/>
      <w:r w:rsidRPr="002E1E92">
        <w:t>3GPP TSG-</w:t>
      </w:r>
      <w:fldSimple w:instr=" DOCPROPERTY  TSG/WGRef  \* MERGEFORMAT ">
        <w:r w:rsidRPr="002E1E92">
          <w:t>RAN4</w:t>
        </w:r>
      </w:fldSimple>
      <w:r w:rsidRPr="002E1E92">
        <w:t xml:space="preserve"> Meeting #</w:t>
      </w:r>
      <w:fldSimple w:instr=" DOCPROPERTY  MtgSeq  \* MERGEFORMAT ">
        <w:r w:rsidRPr="002E1E92">
          <w:t>107</w:t>
        </w:r>
      </w:fldSimple>
      <w:r w:rsidRPr="002E1E92">
        <w:rPr>
          <w:i/>
        </w:rPr>
        <w:tab/>
      </w:r>
      <w:r>
        <w:rPr>
          <w:i/>
        </w:rPr>
        <w:tab/>
      </w:r>
      <w:fldSimple w:instr=" DOCPROPERTY  Tdoc#  \* MERGEFORMAT ">
        <w:r w:rsidR="00436A8C">
          <w:t>R4-2309060</w:t>
        </w:r>
        <w:r w:rsidR="00436A8C" w:rsidRPr="002E1E92">
          <w:rPr>
            <w:i/>
          </w:rPr>
          <w:t xml:space="preserve"> </w:t>
        </w:r>
      </w:fldSimple>
    </w:p>
    <w:p w14:paraId="50DC9730" w14:textId="04558EC3" w:rsidR="00D309CC" w:rsidRPr="00FD166F" w:rsidRDefault="00000000" w:rsidP="00FC7900">
      <w:pPr>
        <w:pStyle w:val="CH"/>
        <w:tabs>
          <w:tab w:val="clear" w:pos="7920"/>
        </w:tabs>
        <w:rPr>
          <w:b w:val="0"/>
        </w:rPr>
      </w:pPr>
      <w:fldSimple w:instr=" DOCPROPERTY  Location  \* MERGEFORMAT ">
        <w:r w:rsidR="00FC7900" w:rsidRPr="002E1E92">
          <w:t>Incheon</w:t>
        </w:r>
      </w:fldSimple>
      <w:r w:rsidR="00FC7900" w:rsidRPr="002E1E92">
        <w:t>, South Korea, May 22</w:t>
      </w:r>
      <w:fldSimple w:instr=" DOCPROPERTY  Country  \* MERGEFORMAT "/>
      <w:r w:rsidR="00FC7900" w:rsidRPr="002E1E92">
        <w:rPr>
          <w:vertAlign w:val="superscript"/>
        </w:rPr>
        <w:t>nd</w:t>
      </w:r>
      <w:r w:rsidR="00FC7900" w:rsidRPr="002E1E92">
        <w:t xml:space="preserve"> – 26</w:t>
      </w:r>
      <w:r w:rsidR="00FC7900" w:rsidRPr="002E1E92">
        <w:rPr>
          <w:vertAlign w:val="superscript"/>
        </w:rPr>
        <w:t>th</w:t>
      </w:r>
      <w:r w:rsidR="00FC7900" w:rsidRPr="002E1E92">
        <w:t>, 2023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1FE71943" w:rsidR="00D309CC" w:rsidRPr="00FC7900" w:rsidRDefault="00D309CC" w:rsidP="00D309CC">
      <w:pPr>
        <w:pStyle w:val="CH"/>
        <w:rPr>
          <w:lang w:val="en-DE"/>
        </w:rPr>
      </w:pPr>
      <w:r w:rsidRPr="0008103A">
        <w:t>Agenda item:</w:t>
      </w:r>
      <w:r>
        <w:tab/>
      </w:r>
      <w:r w:rsidR="00FC7900" w:rsidRPr="00FC7900">
        <w:rPr>
          <w:lang w:val="en-DE"/>
        </w:rPr>
        <w:t>7.22.2</w:t>
      </w:r>
    </w:p>
    <w:p w14:paraId="4DBE005A" w14:textId="77777777" w:rsidR="00D309CC" w:rsidRPr="00F614AC" w:rsidRDefault="00D309CC" w:rsidP="00D309CC">
      <w:pPr>
        <w:pStyle w:val="CH"/>
        <w:rPr>
          <w:b w:val="0"/>
        </w:rPr>
      </w:pPr>
      <w:r w:rsidRPr="00F614AC">
        <w:t>Source:</w:t>
      </w:r>
      <w:r w:rsidRPr="00F614AC">
        <w:tab/>
        <w:t>Apple Inc.</w:t>
      </w:r>
    </w:p>
    <w:p w14:paraId="0D2061A1" w14:textId="732BCC49" w:rsidR="00D309CC" w:rsidRPr="00F614AC" w:rsidRDefault="00D309CC" w:rsidP="00D309CC">
      <w:pPr>
        <w:pStyle w:val="CH"/>
      </w:pPr>
      <w:r w:rsidRPr="00F614AC">
        <w:t>Title:</w:t>
      </w:r>
      <w:r w:rsidRPr="00F614AC">
        <w:tab/>
      </w:r>
      <w:r w:rsidR="003D566C">
        <w:t xml:space="preserve">On </w:t>
      </w:r>
      <w:r w:rsidR="00DD7FF2">
        <w:t xml:space="preserve">PC2 </w:t>
      </w:r>
      <w:r w:rsidR="002A79F8" w:rsidRPr="00F614AC">
        <w:t xml:space="preserve">A-MPR Proposal for </w:t>
      </w:r>
      <w:r w:rsidR="00DD7FF2">
        <w:t>NS_</w:t>
      </w:r>
      <w:r w:rsidR="007129D7">
        <w:t>18</w:t>
      </w:r>
    </w:p>
    <w:p w14:paraId="052B1E0C" w14:textId="6535F842" w:rsidR="00104BC6" w:rsidRPr="00FC7900" w:rsidRDefault="00104BC6" w:rsidP="00D309CC">
      <w:pPr>
        <w:pStyle w:val="CH"/>
        <w:rPr>
          <w:lang w:val="en-DE"/>
        </w:rPr>
      </w:pPr>
      <w:r w:rsidRPr="00F614AC">
        <w:t>WI/SI:</w:t>
      </w:r>
      <w:r w:rsidRPr="00F614AC">
        <w:tab/>
      </w:r>
      <w:r w:rsidR="00EF587C" w:rsidRPr="00EF587C">
        <w:t>HPUE_NR_FR1_FDD_R18</w:t>
      </w:r>
    </w:p>
    <w:p w14:paraId="6C6D1281" w14:textId="223D93F0" w:rsidR="00104BC6" w:rsidRPr="00F614AC" w:rsidRDefault="00104BC6" w:rsidP="00D309CC">
      <w:pPr>
        <w:pStyle w:val="CH"/>
        <w:rPr>
          <w:b w:val="0"/>
        </w:rPr>
      </w:pPr>
      <w:r w:rsidRPr="00F614AC">
        <w:t>Release:</w:t>
      </w:r>
      <w:r w:rsidRPr="00F614AC">
        <w:tab/>
        <w:t>Rel-</w:t>
      </w:r>
      <w:r w:rsidR="002A79F8" w:rsidRPr="00F614AC">
        <w:t>1</w:t>
      </w:r>
      <w:r w:rsidR="00C875FE">
        <w:t>8</w:t>
      </w:r>
    </w:p>
    <w:p w14:paraId="2E4E044D" w14:textId="3F34962F" w:rsidR="00D309CC" w:rsidRDefault="00D309CC" w:rsidP="00D309CC">
      <w:pPr>
        <w:pStyle w:val="CH"/>
      </w:pPr>
      <w:r w:rsidRPr="00F614AC">
        <w:t>Document for:</w:t>
      </w:r>
      <w:r w:rsidRPr="00F614AC">
        <w:tab/>
      </w:r>
      <w:r w:rsidR="00AD4E3B">
        <w:t>Approval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012E4ED9" w14:textId="2E8F2645" w:rsidR="00C72CC0" w:rsidRDefault="00C93BFD" w:rsidP="00A7707C">
      <w:pPr>
        <w:jc w:val="both"/>
      </w:pPr>
      <w:r>
        <w:t>Introduction of PC2 A-MPR for NS_</w:t>
      </w:r>
      <w:r w:rsidR="007129D7">
        <w:t>18</w:t>
      </w:r>
      <w:r>
        <w:t xml:space="preserve"> was discussed d</w:t>
      </w:r>
      <w:r w:rsidR="000F50EC">
        <w:t>uring</w:t>
      </w:r>
      <w:r w:rsidR="00B26425">
        <w:t xml:space="preserve"> last RAN4 meeting, RAN</w:t>
      </w:r>
      <w:r w:rsidR="00B074B4">
        <w:t>4</w:t>
      </w:r>
      <w:r w:rsidR="00B26425">
        <w:t>#10</w:t>
      </w:r>
      <w:r>
        <w:t>6-bis</w:t>
      </w:r>
      <w:r w:rsidR="00B26425">
        <w:t>-e</w:t>
      </w:r>
      <w:r>
        <w:t>. Extensive evaluation and simulation results were provided in [1]</w:t>
      </w:r>
      <w:r w:rsidR="00B26425">
        <w:t xml:space="preserve">. This contribution </w:t>
      </w:r>
      <w:r w:rsidR="00A7707C">
        <w:t>provides further considerations on the initial proposals</w:t>
      </w:r>
      <w:r w:rsidR="00D83F4D">
        <w:t>.</w:t>
      </w:r>
    </w:p>
    <w:p w14:paraId="3A67921B" w14:textId="4BE18759" w:rsidR="008E7986" w:rsidRDefault="008E7986" w:rsidP="008E7986">
      <w:pPr>
        <w:pStyle w:val="Heading1"/>
      </w:pPr>
      <w:proofErr w:type="gramStart"/>
      <w:r>
        <w:t>2</w:t>
      </w:r>
      <w:r w:rsidR="006212AD">
        <w:t xml:space="preserve"> </w:t>
      </w:r>
      <w:r>
        <w:t xml:space="preserve"> </w:t>
      </w:r>
      <w:r w:rsidR="006212AD">
        <w:t>Discussion</w:t>
      </w:r>
      <w:proofErr w:type="gramEnd"/>
    </w:p>
    <w:p w14:paraId="7153FC36" w14:textId="77777777" w:rsidR="00C72CC0" w:rsidRDefault="00C72CC0" w:rsidP="00C72CC0">
      <w:pPr>
        <w:pStyle w:val="Heading6"/>
      </w:pPr>
      <w:r>
        <w:t>2.1 Simulation assumptions</w:t>
      </w:r>
    </w:p>
    <w:p w14:paraId="24648A9D" w14:textId="239757C1" w:rsidR="00081A6D" w:rsidRDefault="00081A6D" w:rsidP="00081A6D">
      <w:r>
        <w:t xml:space="preserve">The following assumptions for the simulations </w:t>
      </w:r>
      <w:r w:rsidR="00943C42">
        <w:t>are</w:t>
      </w:r>
      <w:r>
        <w:t xml:space="preserve"> used:</w:t>
      </w:r>
    </w:p>
    <w:p w14:paraId="40267649" w14:textId="26DF1862" w:rsidR="00081A6D" w:rsidRDefault="00081A6D" w:rsidP="00081A6D">
      <w:pPr>
        <w:pStyle w:val="ListParagraph"/>
        <w:numPr>
          <w:ilvl w:val="0"/>
          <w:numId w:val="9"/>
        </w:numPr>
      </w:pPr>
      <w:r>
        <w:t xml:space="preserve">Power Class </w:t>
      </w:r>
      <w:r w:rsidR="00BB306C">
        <w:t>2</w:t>
      </w:r>
      <w:r>
        <w:t xml:space="preserve"> </w:t>
      </w:r>
    </w:p>
    <w:p w14:paraId="08E45A35" w14:textId="3AD72264" w:rsidR="00081A6D" w:rsidRDefault="00C9406B" w:rsidP="00081A6D">
      <w:pPr>
        <w:pStyle w:val="ListParagraph"/>
        <w:numPr>
          <w:ilvl w:val="0"/>
          <w:numId w:val="9"/>
        </w:numPr>
      </w:pPr>
      <w:r>
        <w:t xml:space="preserve">Calibration: </w:t>
      </w:r>
      <w:r w:rsidRPr="00C9406B">
        <w:t>1dB MPR: DFT-s-OFDM QPSK 20MHz, 100RB</w:t>
      </w:r>
      <w:r w:rsidR="004C3B4F">
        <w:t>0</w:t>
      </w:r>
    </w:p>
    <w:p w14:paraId="71131DEB" w14:textId="6436DDF9" w:rsidR="004050EA" w:rsidRDefault="004050EA" w:rsidP="00081A6D">
      <w:pPr>
        <w:pStyle w:val="ListParagraph"/>
        <w:numPr>
          <w:ilvl w:val="0"/>
          <w:numId w:val="9"/>
        </w:numPr>
      </w:pPr>
      <w:r>
        <w:t>Carrier Leakage: 28dBc</w:t>
      </w:r>
    </w:p>
    <w:p w14:paraId="74725F0C" w14:textId="72A1414F" w:rsidR="004050EA" w:rsidRDefault="004050EA" w:rsidP="00081A6D">
      <w:pPr>
        <w:pStyle w:val="ListParagraph"/>
        <w:numPr>
          <w:ilvl w:val="0"/>
          <w:numId w:val="9"/>
        </w:numPr>
      </w:pPr>
      <w:r>
        <w:t>Image: 28dBc</w:t>
      </w:r>
    </w:p>
    <w:p w14:paraId="4F8A3A58" w14:textId="1691A098" w:rsidR="004050EA" w:rsidRDefault="004050EA" w:rsidP="00081A6D">
      <w:pPr>
        <w:pStyle w:val="ListParagraph"/>
        <w:numPr>
          <w:ilvl w:val="0"/>
          <w:numId w:val="9"/>
        </w:numPr>
      </w:pPr>
      <w:r>
        <w:t>CIM3: 60dBc</w:t>
      </w:r>
    </w:p>
    <w:p w14:paraId="6BCAA39C" w14:textId="15ADBAE0" w:rsidR="00086A4C" w:rsidRDefault="00086A4C" w:rsidP="00086A4C">
      <w:pPr>
        <w:pStyle w:val="ListParagraph"/>
        <w:numPr>
          <w:ilvl w:val="0"/>
          <w:numId w:val="9"/>
        </w:numPr>
      </w:pPr>
      <w:r>
        <w:t>CIM5: 70dBc</w:t>
      </w:r>
    </w:p>
    <w:p w14:paraId="4E4289E8" w14:textId="47503B34" w:rsidR="007129D7" w:rsidRDefault="00F81946" w:rsidP="00943C42">
      <w:pPr>
        <w:jc w:val="both"/>
      </w:pPr>
      <w:r>
        <w:t xml:space="preserve">The simulations </w:t>
      </w:r>
      <w:r w:rsidR="00943C42">
        <w:t>are</w:t>
      </w:r>
      <w:r>
        <w:t xml:space="preserve"> done for NS_</w:t>
      </w:r>
      <w:r w:rsidR="007129D7">
        <w:t>18</w:t>
      </w:r>
      <w:r>
        <w:t xml:space="preserve">. The spurious co-existence </w:t>
      </w:r>
      <w:r w:rsidR="00EF587C">
        <w:t>is set according to clause 6.5.3.3.</w:t>
      </w:r>
      <w:r w:rsidR="00956B2E">
        <w:t>3</w:t>
      </w:r>
      <w:r w:rsidR="00EF587C">
        <w:t xml:space="preserve"> which is copied below.</w:t>
      </w:r>
    </w:p>
    <w:p w14:paraId="2D95E285" w14:textId="1B56D35A" w:rsidR="003D649C" w:rsidRPr="00C81A25" w:rsidRDefault="007129D7" w:rsidP="006F12BA">
      <w:pPr>
        <w:ind w:left="360"/>
        <w:jc w:val="center"/>
      </w:pPr>
      <w:r w:rsidRPr="007129D7">
        <w:rPr>
          <w:noProof/>
        </w:rPr>
        <w:drawing>
          <wp:inline distT="0" distB="0" distL="0" distR="0" wp14:anchorId="1D22E040" wp14:editId="362C56CA">
            <wp:extent cx="3914706" cy="1548581"/>
            <wp:effectExtent l="0" t="0" r="0" b="1270"/>
            <wp:docPr id="683824747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824747" name="Picture 1" descr="Tabl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41376" cy="1559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8BA84" w14:textId="7A1C05B6" w:rsidR="006E1889" w:rsidRDefault="002D3BC5" w:rsidP="00C15F1C">
      <w:pPr>
        <w:pStyle w:val="Heading6"/>
      </w:pPr>
      <w:r>
        <w:t>2.</w:t>
      </w:r>
      <w:r w:rsidR="006432CB">
        <w:t>2</w:t>
      </w:r>
      <w:r>
        <w:t xml:space="preserve"> </w:t>
      </w:r>
      <w:r w:rsidR="00C72CC0">
        <w:t>Simulation results</w:t>
      </w:r>
    </w:p>
    <w:p w14:paraId="0B1C4AF4" w14:textId="179C37FF" w:rsidR="00D05BF1" w:rsidRDefault="00A773A1" w:rsidP="00D05BF1">
      <w:pPr>
        <w:jc w:val="both"/>
      </w:pPr>
      <w:r>
        <w:t xml:space="preserve">Simulations have been conducted for all channel bandwidth from </w:t>
      </w:r>
      <w:r w:rsidR="005F3817">
        <w:t>5</w:t>
      </w:r>
      <w:r>
        <w:t>MHz</w:t>
      </w:r>
      <w:r w:rsidR="005F3817">
        <w:t>, 10MHz</w:t>
      </w:r>
      <w:r w:rsidR="00AF7049">
        <w:t xml:space="preserve">, </w:t>
      </w:r>
      <w:r w:rsidR="005F3817">
        <w:t>15</w:t>
      </w:r>
      <w:r>
        <w:t>MHz</w:t>
      </w:r>
      <w:r w:rsidR="00AF7049">
        <w:t>, 20MHz, 25MHz and 30MHz</w:t>
      </w:r>
      <w:r>
        <w:t>. The</w:t>
      </w:r>
      <w:r w:rsidR="00B471C7">
        <w:t xml:space="preserve"> </w:t>
      </w:r>
      <w:r w:rsidR="00B907BC">
        <w:t>A-MPR</w:t>
      </w:r>
      <w:r>
        <w:t xml:space="preserve"> regions</w:t>
      </w:r>
      <w:r w:rsidR="00B471C7">
        <w:t xml:space="preserve"> proposed in [1]</w:t>
      </w:r>
      <w:r>
        <w:t xml:space="preserve"> were used as </w:t>
      </w:r>
      <w:r w:rsidR="00B471C7">
        <w:t>starting point</w:t>
      </w:r>
      <w:r>
        <w:t xml:space="preserve">. Selected </w:t>
      </w:r>
      <w:r w:rsidR="00B471C7">
        <w:t>simulation results can be found in Tab</w:t>
      </w:r>
      <w:r w:rsidR="00F67E8B">
        <w:t>l</w:t>
      </w:r>
      <w:r w:rsidR="00B471C7">
        <w:t>e 1</w:t>
      </w:r>
      <w:r w:rsidR="00F67E8B">
        <w:t xml:space="preserve"> where</w:t>
      </w:r>
      <w:r w:rsidR="009E3F3C">
        <w:t xml:space="preserve"> allocations </w:t>
      </w:r>
      <w:r w:rsidR="00D97D53">
        <w:t>for DFT</w:t>
      </w:r>
      <w:r>
        <w:t xml:space="preserve">-s-OFDM and CP-OFDM for QPSK are </w:t>
      </w:r>
      <w:r w:rsidR="00F67E8B">
        <w:t>provided</w:t>
      </w:r>
      <w:r w:rsidR="007E4AF8">
        <w:t xml:space="preserve">. </w:t>
      </w:r>
    </w:p>
    <w:p w14:paraId="4FA37ED0" w14:textId="77777777" w:rsidR="00B471C7" w:rsidRDefault="00B471C7" w:rsidP="00D05BF1">
      <w:pPr>
        <w:jc w:val="both"/>
      </w:pPr>
    </w:p>
    <w:p w14:paraId="33262C94" w14:textId="77777777" w:rsidR="00BA4F78" w:rsidRDefault="00BA4F78" w:rsidP="00B471C7">
      <w:pPr>
        <w:jc w:val="center"/>
      </w:pPr>
    </w:p>
    <w:p w14:paraId="553F6446" w14:textId="77777777" w:rsidR="00BA4F78" w:rsidRDefault="00BA4F78" w:rsidP="00B471C7">
      <w:pPr>
        <w:jc w:val="center"/>
      </w:pPr>
    </w:p>
    <w:p w14:paraId="3F854A81" w14:textId="77777777" w:rsidR="00943C42" w:rsidRDefault="00943C42" w:rsidP="00B471C7">
      <w:pPr>
        <w:jc w:val="center"/>
      </w:pPr>
    </w:p>
    <w:p w14:paraId="393DA357" w14:textId="77777777" w:rsidR="00943C42" w:rsidRDefault="00943C42" w:rsidP="00B471C7">
      <w:pPr>
        <w:jc w:val="center"/>
      </w:pPr>
    </w:p>
    <w:p w14:paraId="41305519" w14:textId="20CD3E30" w:rsidR="00B471C7" w:rsidRDefault="00B471C7" w:rsidP="002E174C">
      <w:pPr>
        <w:spacing w:after="120"/>
        <w:jc w:val="center"/>
      </w:pPr>
      <w:r>
        <w:lastRenderedPageBreak/>
        <w:t>Table 1</w:t>
      </w:r>
      <w:r w:rsidR="00BA4F78">
        <w:t>: A-MPR simulation results for NS_43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34"/>
        <w:gridCol w:w="4795"/>
      </w:tblGrid>
      <w:tr w:rsidR="002D6E04" w14:paraId="33E0A671" w14:textId="77777777" w:rsidTr="00C93BFD">
        <w:tc>
          <w:tcPr>
            <w:tcW w:w="4814" w:type="dxa"/>
          </w:tcPr>
          <w:p w14:paraId="212EAE5B" w14:textId="1D78B8AB" w:rsidR="00C93BFD" w:rsidRDefault="001A3E60" w:rsidP="00D05BF1">
            <w:pPr>
              <w:jc w:val="both"/>
            </w:pPr>
            <w:r w:rsidRPr="001A3E60">
              <w:rPr>
                <w:noProof/>
              </w:rPr>
              <w:drawing>
                <wp:inline distT="0" distB="0" distL="0" distR="0" wp14:anchorId="3B5142FA" wp14:editId="6C8C839A">
                  <wp:extent cx="2876120" cy="2359021"/>
                  <wp:effectExtent l="0" t="0" r="0" b="3810"/>
                  <wp:docPr id="6572017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20174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7973" cy="2385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16E3953B" w14:textId="57042D08" w:rsidR="00C93BFD" w:rsidRDefault="00E67970" w:rsidP="00D05BF1">
            <w:pPr>
              <w:jc w:val="both"/>
            </w:pPr>
            <w:r w:rsidRPr="00E67970">
              <w:rPr>
                <w:noProof/>
              </w:rPr>
              <w:drawing>
                <wp:inline distT="0" distB="0" distL="0" distR="0" wp14:anchorId="564077F4" wp14:editId="7114EDDB">
                  <wp:extent cx="2912991" cy="2368108"/>
                  <wp:effectExtent l="0" t="0" r="0" b="0"/>
                  <wp:docPr id="1911593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15938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9988" cy="2381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E04" w14:paraId="617A7531" w14:textId="77777777" w:rsidTr="00C93BFD">
        <w:tc>
          <w:tcPr>
            <w:tcW w:w="4814" w:type="dxa"/>
          </w:tcPr>
          <w:p w14:paraId="56317AD6" w14:textId="7885EBEF" w:rsidR="00F64319" w:rsidRPr="00C93BFD" w:rsidRDefault="00E67970" w:rsidP="00D05BF1">
            <w:pPr>
              <w:jc w:val="both"/>
            </w:pPr>
            <w:r w:rsidRPr="00E67970">
              <w:rPr>
                <w:noProof/>
              </w:rPr>
              <w:drawing>
                <wp:inline distT="0" distB="0" distL="0" distR="0" wp14:anchorId="44B932A6" wp14:editId="11F460FB">
                  <wp:extent cx="2905617" cy="2369047"/>
                  <wp:effectExtent l="0" t="0" r="3175" b="6350"/>
                  <wp:docPr id="105417849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417849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2617" cy="2382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43424C6B" w14:textId="4E9FADF2" w:rsidR="00F64319" w:rsidRPr="005F3817" w:rsidRDefault="00E67970" w:rsidP="00D05BF1">
            <w:pPr>
              <w:jc w:val="both"/>
            </w:pPr>
            <w:r w:rsidRPr="00E67970">
              <w:rPr>
                <w:noProof/>
              </w:rPr>
              <w:drawing>
                <wp:inline distT="0" distB="0" distL="0" distR="0" wp14:anchorId="5EE0EDD6" wp14:editId="19D6027F">
                  <wp:extent cx="2868746" cy="2348806"/>
                  <wp:effectExtent l="0" t="0" r="1905" b="1270"/>
                  <wp:docPr id="15193508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9350875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5808" cy="2362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E04" w14:paraId="56E75150" w14:textId="77777777" w:rsidTr="00C93BFD">
        <w:tc>
          <w:tcPr>
            <w:tcW w:w="4814" w:type="dxa"/>
          </w:tcPr>
          <w:p w14:paraId="590EC06C" w14:textId="6ADE4D8A" w:rsidR="005F3817" w:rsidRPr="00C93BFD" w:rsidRDefault="00F366CB" w:rsidP="00D05BF1">
            <w:pPr>
              <w:jc w:val="both"/>
            </w:pPr>
            <w:r w:rsidRPr="00F366CB">
              <w:rPr>
                <w:noProof/>
              </w:rPr>
              <w:drawing>
                <wp:inline distT="0" distB="0" distL="0" distR="0" wp14:anchorId="6D519AD2" wp14:editId="095B65E7">
                  <wp:extent cx="2883494" cy="2365967"/>
                  <wp:effectExtent l="0" t="0" r="0" b="0"/>
                  <wp:docPr id="1381912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191202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951" cy="2376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25F8DA9C" w14:textId="69F788B0" w:rsidR="005F3817" w:rsidRPr="005F3817" w:rsidRDefault="00F366CB" w:rsidP="00D05BF1">
            <w:pPr>
              <w:jc w:val="both"/>
            </w:pPr>
            <w:r w:rsidRPr="00F366CB">
              <w:rPr>
                <w:noProof/>
              </w:rPr>
              <w:drawing>
                <wp:inline distT="0" distB="0" distL="0" distR="0" wp14:anchorId="5843B93A" wp14:editId="0252F86E">
                  <wp:extent cx="2868746" cy="2345235"/>
                  <wp:effectExtent l="0" t="0" r="1905" b="4445"/>
                  <wp:docPr id="15596738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967381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0074" cy="2362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E04" w14:paraId="4354A519" w14:textId="77777777" w:rsidTr="00C93BFD">
        <w:tc>
          <w:tcPr>
            <w:tcW w:w="4814" w:type="dxa"/>
          </w:tcPr>
          <w:p w14:paraId="1D7F0470" w14:textId="086445CD" w:rsidR="00F366CB" w:rsidRPr="00F366CB" w:rsidRDefault="00F366CB" w:rsidP="00D05BF1">
            <w:pPr>
              <w:jc w:val="both"/>
            </w:pPr>
            <w:r w:rsidRPr="00F366CB">
              <w:rPr>
                <w:noProof/>
              </w:rPr>
              <w:lastRenderedPageBreak/>
              <w:drawing>
                <wp:inline distT="0" distB="0" distL="0" distR="0" wp14:anchorId="09D67EAD" wp14:editId="6DAF029A">
                  <wp:extent cx="2890869" cy="2313835"/>
                  <wp:effectExtent l="0" t="0" r="5080" b="0"/>
                  <wp:docPr id="11577933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7793308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1226" cy="2330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2CDA073E" w14:textId="0CCBC689" w:rsidR="00F366CB" w:rsidRPr="00F366CB" w:rsidRDefault="00F366CB" w:rsidP="00D05BF1">
            <w:pPr>
              <w:jc w:val="both"/>
            </w:pPr>
            <w:r w:rsidRPr="00F366CB">
              <w:rPr>
                <w:noProof/>
              </w:rPr>
              <w:drawing>
                <wp:inline distT="0" distB="0" distL="0" distR="0" wp14:anchorId="008C3AB5" wp14:editId="0189BB92">
                  <wp:extent cx="2861372" cy="2301209"/>
                  <wp:effectExtent l="0" t="0" r="0" b="0"/>
                  <wp:docPr id="1624592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59278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2270" cy="235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E04" w14:paraId="20F3BF51" w14:textId="77777777" w:rsidTr="00C93BFD">
        <w:tc>
          <w:tcPr>
            <w:tcW w:w="4814" w:type="dxa"/>
          </w:tcPr>
          <w:p w14:paraId="1439BC2E" w14:textId="790360AF" w:rsidR="002D6E04" w:rsidRPr="00F366CB" w:rsidRDefault="002D6E04" w:rsidP="00D05BF1">
            <w:pPr>
              <w:jc w:val="both"/>
            </w:pPr>
            <w:r w:rsidRPr="002D6E04">
              <w:rPr>
                <w:noProof/>
              </w:rPr>
              <w:drawing>
                <wp:inline distT="0" distB="0" distL="0" distR="0" wp14:anchorId="11A10147" wp14:editId="67D588B6">
                  <wp:extent cx="2942488" cy="2356371"/>
                  <wp:effectExtent l="0" t="0" r="4445" b="6350"/>
                  <wp:docPr id="157603337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6033379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740" cy="2367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05F4F1FA" w14:textId="72C31873" w:rsidR="002D6E04" w:rsidRPr="00F366CB" w:rsidRDefault="002D6E04" w:rsidP="00D05BF1">
            <w:pPr>
              <w:jc w:val="both"/>
            </w:pPr>
            <w:r w:rsidRPr="002D6E04">
              <w:rPr>
                <w:noProof/>
              </w:rPr>
              <w:drawing>
                <wp:inline distT="0" distB="0" distL="0" distR="0" wp14:anchorId="418DE119" wp14:editId="20D1999C">
                  <wp:extent cx="2920365" cy="2353198"/>
                  <wp:effectExtent l="0" t="0" r="635" b="0"/>
                  <wp:docPr id="9835758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357588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5391" cy="2373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E04" w14:paraId="60FFC6B8" w14:textId="77777777" w:rsidTr="00C93BFD">
        <w:tc>
          <w:tcPr>
            <w:tcW w:w="4814" w:type="dxa"/>
          </w:tcPr>
          <w:p w14:paraId="2CCD82FC" w14:textId="7CBEB44E" w:rsidR="00F366CB" w:rsidRPr="00F366CB" w:rsidRDefault="00215574" w:rsidP="00D05BF1">
            <w:pPr>
              <w:jc w:val="both"/>
            </w:pPr>
            <w:r w:rsidRPr="00215574">
              <w:rPr>
                <w:noProof/>
              </w:rPr>
              <w:drawing>
                <wp:inline distT="0" distB="0" distL="0" distR="0" wp14:anchorId="3B18034E" wp14:editId="67D8A143">
                  <wp:extent cx="2905617" cy="2355482"/>
                  <wp:effectExtent l="0" t="0" r="3175" b="0"/>
                  <wp:docPr id="8592787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927873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450" cy="2370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6326C27B" w14:textId="391F68F8" w:rsidR="00F366CB" w:rsidRPr="00F366CB" w:rsidRDefault="00215574" w:rsidP="00D05BF1">
            <w:pPr>
              <w:jc w:val="both"/>
            </w:pPr>
            <w:r w:rsidRPr="00215574">
              <w:rPr>
                <w:noProof/>
              </w:rPr>
              <w:drawing>
                <wp:inline distT="0" distB="0" distL="0" distR="0" wp14:anchorId="050AD7A0" wp14:editId="18CE3E23">
                  <wp:extent cx="2898243" cy="2316430"/>
                  <wp:effectExtent l="0" t="0" r="0" b="0"/>
                  <wp:docPr id="20031402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140267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1578" cy="2335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5298EC" w14:textId="77777777" w:rsidR="00900A09" w:rsidRDefault="00900A09" w:rsidP="00900A09"/>
    <w:p w14:paraId="60C1E00F" w14:textId="77777777" w:rsidR="00EA1077" w:rsidRDefault="00EA1077" w:rsidP="00EA1077"/>
    <w:p w14:paraId="3EC8B4F5" w14:textId="7D88BEFB" w:rsidR="00EA1077" w:rsidRDefault="00EA1077" w:rsidP="00EA1077">
      <w:pPr>
        <w:pStyle w:val="Heading6"/>
      </w:pPr>
      <w:r>
        <w:t xml:space="preserve">2.3 On 5MHz CBW </w:t>
      </w:r>
    </w:p>
    <w:p w14:paraId="414CAC65" w14:textId="5F10A5C7" w:rsidR="00E86B02" w:rsidRDefault="00E86B02" w:rsidP="00E86B02">
      <w:r>
        <w:t>Based on the proposal made in [1] and the discussion from RAN4#106-bis-e it is proposed to apply the A-MPR values according to [1]. The values are copied for reference and can be found in table 2.</w:t>
      </w:r>
    </w:p>
    <w:p w14:paraId="79C2CD58" w14:textId="77777777" w:rsidR="00E86B02" w:rsidRPr="00E86B02" w:rsidRDefault="00E86B02" w:rsidP="00E86B02"/>
    <w:p w14:paraId="69474D84" w14:textId="77777777" w:rsidR="00EA1077" w:rsidRDefault="00EA1077" w:rsidP="00EA1077"/>
    <w:p w14:paraId="542BA810" w14:textId="4C3DE168" w:rsidR="00EA1077" w:rsidRDefault="00EA1077" w:rsidP="002E174C">
      <w:pPr>
        <w:spacing w:after="0"/>
        <w:jc w:val="center"/>
      </w:pPr>
      <w:r>
        <w:lastRenderedPageBreak/>
        <w:t>Table 2: A-MPR proposal for 5MHz channel bandwidth</w:t>
      </w:r>
    </w:p>
    <w:tbl>
      <w:tblPr>
        <w:tblW w:w="3964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98"/>
        <w:gridCol w:w="1349"/>
        <w:gridCol w:w="1417"/>
      </w:tblGrid>
      <w:tr w:rsidR="00A64D9D" w:rsidRPr="006A7B39" w14:paraId="2F5C47EE" w14:textId="77777777" w:rsidTr="00CC2775">
        <w:trPr>
          <w:trHeight w:val="70"/>
          <w:jc w:val="center"/>
        </w:trPr>
        <w:tc>
          <w:tcPr>
            <w:tcW w:w="254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B512A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  <w:r w:rsidRPr="006A7B39">
              <w:rPr>
                <w:rFonts w:ascii="Arial" w:hAnsi="Arial"/>
                <w:b/>
                <w:sz w:val="16"/>
              </w:rPr>
              <w:t>Modulation/Waveform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F5AF8C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  <w:r w:rsidRPr="006A7B39">
              <w:rPr>
                <w:rFonts w:ascii="Arial" w:hAnsi="Arial"/>
                <w:b/>
                <w:sz w:val="16"/>
              </w:rPr>
              <w:t>A</w:t>
            </w:r>
            <w:r>
              <w:rPr>
                <w:rFonts w:ascii="Arial" w:hAnsi="Arial"/>
                <w:b/>
                <w:sz w:val="16"/>
              </w:rPr>
              <w:t>1</w:t>
            </w:r>
            <w:r w:rsidRPr="006A7B39">
              <w:rPr>
                <w:rFonts w:ascii="Arial" w:hAnsi="Arial"/>
                <w:b/>
                <w:sz w:val="16"/>
              </w:rPr>
              <w:t xml:space="preserve"> (dB)</w:t>
            </w:r>
          </w:p>
        </w:tc>
      </w:tr>
      <w:tr w:rsidR="00A64D9D" w:rsidRPr="006A7B39" w14:paraId="5A234420" w14:textId="77777777" w:rsidTr="00CC2775">
        <w:trPr>
          <w:jc w:val="center"/>
        </w:trPr>
        <w:tc>
          <w:tcPr>
            <w:tcW w:w="254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0468A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EBDC6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  <w:r w:rsidRPr="006A7B39">
              <w:rPr>
                <w:rFonts w:ascii="Arial" w:hAnsi="Arial"/>
                <w:b/>
                <w:sz w:val="16"/>
              </w:rPr>
              <w:t>Outer</w:t>
            </w:r>
          </w:p>
        </w:tc>
      </w:tr>
      <w:tr w:rsidR="00A64D9D" w:rsidRPr="006A7B39" w14:paraId="6ADF0325" w14:textId="77777777" w:rsidTr="00CC2775">
        <w:trPr>
          <w:jc w:val="center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5F95F76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DFT-s-OFDM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FF18F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Pi/2 BPSK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672BD90" w14:textId="7977FCC2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[3.5]</w:t>
            </w:r>
          </w:p>
        </w:tc>
      </w:tr>
      <w:tr w:rsidR="00A64D9D" w:rsidRPr="006A7B39" w14:paraId="47ACB10E" w14:textId="77777777" w:rsidTr="00CC2775">
        <w:trPr>
          <w:jc w:val="center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8888760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E14C2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QPSK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F2F6118" w14:textId="1B5EA1A6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[3.5]</w:t>
            </w:r>
          </w:p>
        </w:tc>
      </w:tr>
      <w:tr w:rsidR="00A64D9D" w:rsidRPr="006A7B39" w14:paraId="44E2FED3" w14:textId="77777777" w:rsidTr="00CC2775">
        <w:trPr>
          <w:trHeight w:val="70"/>
          <w:jc w:val="center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7115009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83CF6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16 QAM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E87A573" w14:textId="58A0CBA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[4</w:t>
            </w:r>
            <w:r w:rsidR="004339D2">
              <w:rPr>
                <w:rFonts w:ascii="Arial" w:hAnsi="Arial"/>
                <w:sz w:val="16"/>
              </w:rPr>
              <w:t>.0</w:t>
            </w:r>
            <w:r>
              <w:rPr>
                <w:rFonts w:ascii="Arial" w:hAnsi="Arial"/>
                <w:sz w:val="16"/>
              </w:rPr>
              <w:t>]</w:t>
            </w:r>
          </w:p>
        </w:tc>
      </w:tr>
      <w:tr w:rsidR="00A64D9D" w:rsidRPr="006A7B39" w14:paraId="76BEC950" w14:textId="77777777" w:rsidTr="00CC2775">
        <w:trPr>
          <w:jc w:val="center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356BA85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E604D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64 QAM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101379A" w14:textId="0A8DF06F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[4.5]</w:t>
            </w:r>
          </w:p>
        </w:tc>
      </w:tr>
      <w:tr w:rsidR="00A64D9D" w:rsidRPr="006A7B39" w14:paraId="3424B69A" w14:textId="77777777" w:rsidTr="00CC2775">
        <w:trPr>
          <w:jc w:val="center"/>
        </w:trPr>
        <w:tc>
          <w:tcPr>
            <w:tcW w:w="11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3DEF03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6FDC3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256 QAM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E41FA1B" w14:textId="71440FF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</w:t>
            </w:r>
            <w:r w:rsidRPr="006A7B39">
              <w:rPr>
                <w:rFonts w:ascii="Arial" w:hAnsi="Arial"/>
                <w:sz w:val="16"/>
              </w:rPr>
              <w:t>6</w:t>
            </w:r>
            <w:r>
              <w:rPr>
                <w:rFonts w:ascii="Arial" w:hAnsi="Arial"/>
                <w:sz w:val="16"/>
              </w:rPr>
              <w:t>.5]</w:t>
            </w:r>
          </w:p>
        </w:tc>
      </w:tr>
      <w:tr w:rsidR="00A64D9D" w:rsidRPr="006A7B39" w14:paraId="73291FEC" w14:textId="77777777" w:rsidTr="00CC2775">
        <w:trPr>
          <w:jc w:val="center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F7DEEC9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CP-OFDM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E81BE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QPSK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2041F15" w14:textId="4331A709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</w:t>
            </w:r>
            <w:r w:rsidRPr="006A7B39">
              <w:rPr>
                <w:rFonts w:ascii="Arial" w:hAnsi="Arial"/>
                <w:sz w:val="16"/>
              </w:rPr>
              <w:t>5</w:t>
            </w:r>
            <w:r>
              <w:rPr>
                <w:rFonts w:ascii="Arial" w:hAnsi="Arial"/>
                <w:sz w:val="16"/>
              </w:rPr>
              <w:t>.5]</w:t>
            </w:r>
          </w:p>
        </w:tc>
      </w:tr>
      <w:tr w:rsidR="00A64D9D" w:rsidRPr="006A7B39" w14:paraId="588F01FE" w14:textId="77777777" w:rsidTr="00CC2775">
        <w:trPr>
          <w:jc w:val="center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BBAA2E4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7BC81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16 QAM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DD752C4" w14:textId="38C37A6A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≤</w:t>
            </w:r>
            <w:r>
              <w:rPr>
                <w:rFonts w:ascii="Arial" w:hAnsi="Arial"/>
                <w:sz w:val="16"/>
              </w:rPr>
              <w:t xml:space="preserve"> [</w:t>
            </w:r>
            <w:r w:rsidRPr="006A7B39">
              <w:rPr>
                <w:rFonts w:ascii="Arial" w:hAnsi="Arial"/>
                <w:sz w:val="16"/>
              </w:rPr>
              <w:t>5</w:t>
            </w:r>
            <w:r>
              <w:rPr>
                <w:rFonts w:ascii="Arial" w:hAnsi="Arial"/>
                <w:sz w:val="16"/>
              </w:rPr>
              <w:t>.5]</w:t>
            </w:r>
          </w:p>
        </w:tc>
      </w:tr>
      <w:tr w:rsidR="00A64D9D" w:rsidRPr="006A7B39" w14:paraId="09637BFB" w14:textId="77777777" w:rsidTr="00CC2775">
        <w:trPr>
          <w:trHeight w:val="70"/>
          <w:jc w:val="center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14C507C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8450A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64 QAM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33D7FFB" w14:textId="5FBEA2C4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[6.0]</w:t>
            </w:r>
          </w:p>
        </w:tc>
      </w:tr>
      <w:tr w:rsidR="00A64D9D" w:rsidRPr="006A7B39" w14:paraId="4F6C1CA1" w14:textId="77777777" w:rsidTr="00CC2775">
        <w:trPr>
          <w:jc w:val="center"/>
        </w:trPr>
        <w:tc>
          <w:tcPr>
            <w:tcW w:w="11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7FDB6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D0B6F" w14:textId="77777777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256 QAM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5DC4C68" w14:textId="1CB55C2A" w:rsidR="00A64D9D" w:rsidRPr="006A7B39" w:rsidRDefault="00A64D9D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[9.0]</w:t>
            </w:r>
          </w:p>
        </w:tc>
      </w:tr>
    </w:tbl>
    <w:p w14:paraId="30AD2A76" w14:textId="77777777" w:rsidR="00FB52FC" w:rsidRDefault="00FB52FC" w:rsidP="00EA1077"/>
    <w:p w14:paraId="18971693" w14:textId="6E3CAB16" w:rsidR="00EA1077" w:rsidRDefault="00FB52FC" w:rsidP="00EA1077">
      <w:r w:rsidRPr="00FB52FC">
        <w:rPr>
          <w:b/>
          <w:bCs/>
        </w:rPr>
        <w:t>Proposal</w:t>
      </w:r>
      <w:r w:rsidR="00A0120D">
        <w:rPr>
          <w:b/>
          <w:bCs/>
        </w:rPr>
        <w:t xml:space="preserve"> 1</w:t>
      </w:r>
      <w:r w:rsidRPr="00FB52FC">
        <w:rPr>
          <w:b/>
          <w:bCs/>
        </w:rPr>
        <w:t>:</w:t>
      </w:r>
      <w:r>
        <w:t xml:space="preserve"> For 5MHz channel bandwidth apply the A-MPR provided in Table 2.</w:t>
      </w:r>
    </w:p>
    <w:p w14:paraId="605F3658" w14:textId="6AE841DE" w:rsidR="00FB52FC" w:rsidRDefault="00FB52FC" w:rsidP="00FB52FC">
      <w:pPr>
        <w:pStyle w:val="Heading6"/>
      </w:pPr>
      <w:r>
        <w:t>2.4 On 10MHz</w:t>
      </w:r>
      <w:r w:rsidR="004339D2">
        <w:t>, 15MHz and 20MHz</w:t>
      </w:r>
      <w:r>
        <w:t xml:space="preserve"> CBW </w:t>
      </w:r>
    </w:p>
    <w:p w14:paraId="4119E339" w14:textId="324088B7" w:rsidR="00CC4A57" w:rsidRDefault="00655109" w:rsidP="00CC4A57">
      <w:r>
        <w:t xml:space="preserve">The proposal </w:t>
      </w:r>
      <w:r w:rsidR="00C72344">
        <w:t>from</w:t>
      </w:r>
      <w:r>
        <w:t xml:space="preserve"> [1] </w:t>
      </w:r>
      <w:r w:rsidR="00C72344">
        <w:t>is</w:t>
      </w:r>
      <w:r>
        <w:t xml:space="preserve"> fine</w:t>
      </w:r>
      <w:r w:rsidR="00C72344">
        <w:t>. Our simulations support adding 3dB power back-off to PC3 A-MPR values.</w:t>
      </w:r>
    </w:p>
    <w:p w14:paraId="4B720F14" w14:textId="3797340A" w:rsidR="000E7E3F" w:rsidRDefault="000E7E3F" w:rsidP="000E7E3F">
      <w:pPr>
        <w:spacing w:after="0"/>
        <w:jc w:val="center"/>
      </w:pPr>
      <w:r>
        <w:t xml:space="preserve">Table 3: A-MPR proposal for </w:t>
      </w:r>
      <w:r w:rsidRPr="000E7E3F">
        <w:t xml:space="preserve">10MHz, 15MHz and 20MHz </w:t>
      </w:r>
      <w:r>
        <w:t>channel bandwidth</w:t>
      </w:r>
    </w:p>
    <w:tbl>
      <w:tblPr>
        <w:tblW w:w="3964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98"/>
        <w:gridCol w:w="1349"/>
        <w:gridCol w:w="1417"/>
      </w:tblGrid>
      <w:tr w:rsidR="00C72344" w:rsidRPr="006A7B39" w14:paraId="47CA06B1" w14:textId="77777777" w:rsidTr="00CC2775">
        <w:trPr>
          <w:trHeight w:val="70"/>
          <w:jc w:val="center"/>
        </w:trPr>
        <w:tc>
          <w:tcPr>
            <w:tcW w:w="254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825C3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  <w:r w:rsidRPr="006A7B39">
              <w:rPr>
                <w:rFonts w:ascii="Arial" w:hAnsi="Arial"/>
                <w:b/>
                <w:sz w:val="16"/>
              </w:rPr>
              <w:t>Modulation/Waveform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D6AE1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  <w:r w:rsidRPr="006A7B39">
              <w:rPr>
                <w:rFonts w:ascii="Arial" w:hAnsi="Arial"/>
                <w:b/>
                <w:sz w:val="16"/>
              </w:rPr>
              <w:t>A2 (dB)</w:t>
            </w:r>
          </w:p>
        </w:tc>
      </w:tr>
      <w:tr w:rsidR="00C72344" w:rsidRPr="006A7B39" w14:paraId="78215A9D" w14:textId="77777777" w:rsidTr="00CC2775">
        <w:trPr>
          <w:jc w:val="center"/>
        </w:trPr>
        <w:tc>
          <w:tcPr>
            <w:tcW w:w="254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F7CAF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F0AE2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  <w:r w:rsidRPr="006A7B39">
              <w:rPr>
                <w:rFonts w:ascii="Arial" w:hAnsi="Arial"/>
                <w:b/>
                <w:sz w:val="16"/>
              </w:rPr>
              <w:t>Inner/Outer</w:t>
            </w:r>
          </w:p>
        </w:tc>
      </w:tr>
      <w:tr w:rsidR="00C72344" w:rsidRPr="006A7B39" w14:paraId="174CAFD1" w14:textId="77777777" w:rsidTr="00CC2775">
        <w:trPr>
          <w:jc w:val="center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29E230F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DFT-s-OFDM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3D12F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Pi/2 BPSK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86CF701" w14:textId="77777777" w:rsidR="00C72344" w:rsidRPr="00EF7BA7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EF7BA7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</w:t>
            </w:r>
            <w:r w:rsidRPr="00EF7BA7">
              <w:rPr>
                <w:rFonts w:ascii="Arial" w:hAnsi="Arial"/>
                <w:sz w:val="16"/>
              </w:rPr>
              <w:t>5+3</w:t>
            </w:r>
            <w:r>
              <w:rPr>
                <w:rFonts w:ascii="Arial" w:hAnsi="Arial"/>
                <w:sz w:val="16"/>
              </w:rPr>
              <w:t>]</w:t>
            </w:r>
          </w:p>
        </w:tc>
      </w:tr>
      <w:tr w:rsidR="00C72344" w:rsidRPr="006A7B39" w14:paraId="764E1002" w14:textId="77777777" w:rsidTr="00CC2775">
        <w:trPr>
          <w:jc w:val="center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4019F38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60D51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QPSK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379E4E0" w14:textId="77777777" w:rsidR="00C72344" w:rsidRPr="00EF7BA7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EF7BA7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</w:t>
            </w:r>
            <w:r w:rsidRPr="00EF7BA7">
              <w:rPr>
                <w:rFonts w:ascii="Arial" w:hAnsi="Arial"/>
                <w:sz w:val="16"/>
              </w:rPr>
              <w:t>5+3</w:t>
            </w:r>
            <w:r>
              <w:rPr>
                <w:rFonts w:ascii="Arial" w:hAnsi="Arial"/>
                <w:sz w:val="16"/>
              </w:rPr>
              <w:t>]</w:t>
            </w:r>
          </w:p>
        </w:tc>
      </w:tr>
      <w:tr w:rsidR="00C72344" w:rsidRPr="006A7B39" w14:paraId="0C330923" w14:textId="77777777" w:rsidTr="00CC2775">
        <w:trPr>
          <w:trHeight w:val="70"/>
          <w:jc w:val="center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BC90421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032F0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16 QAM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79F0FEE" w14:textId="77777777" w:rsidR="00C72344" w:rsidRPr="00EF7BA7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EF7BA7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</w:t>
            </w:r>
            <w:r w:rsidRPr="00EF7BA7">
              <w:rPr>
                <w:rFonts w:ascii="Arial" w:hAnsi="Arial"/>
                <w:sz w:val="16"/>
              </w:rPr>
              <w:t>6+3</w:t>
            </w:r>
            <w:r>
              <w:rPr>
                <w:rFonts w:ascii="Arial" w:hAnsi="Arial"/>
                <w:sz w:val="16"/>
              </w:rPr>
              <w:t>]</w:t>
            </w:r>
          </w:p>
        </w:tc>
      </w:tr>
      <w:tr w:rsidR="00C72344" w:rsidRPr="006A7B39" w14:paraId="09186963" w14:textId="77777777" w:rsidTr="00CC2775">
        <w:trPr>
          <w:jc w:val="center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CF237DE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60350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64 QAM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5C9C85C" w14:textId="77777777" w:rsidR="00C72344" w:rsidRPr="00EF7BA7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EF7BA7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</w:t>
            </w:r>
            <w:r w:rsidRPr="00EF7BA7">
              <w:rPr>
                <w:rFonts w:ascii="Arial" w:hAnsi="Arial"/>
                <w:sz w:val="16"/>
              </w:rPr>
              <w:t>7+3</w:t>
            </w:r>
            <w:r>
              <w:rPr>
                <w:rFonts w:ascii="Arial" w:hAnsi="Arial"/>
                <w:sz w:val="16"/>
              </w:rPr>
              <w:t>]</w:t>
            </w:r>
          </w:p>
        </w:tc>
      </w:tr>
      <w:tr w:rsidR="00C72344" w:rsidRPr="006A7B39" w14:paraId="0DE3E7BD" w14:textId="77777777" w:rsidTr="00CC2775">
        <w:trPr>
          <w:jc w:val="center"/>
        </w:trPr>
        <w:tc>
          <w:tcPr>
            <w:tcW w:w="11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FA707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76388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256 QAM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881FD6B" w14:textId="77777777" w:rsidR="00C72344" w:rsidRPr="00EF7BA7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EF7BA7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</w:t>
            </w:r>
            <w:r w:rsidRPr="00EF7BA7">
              <w:rPr>
                <w:rFonts w:ascii="Arial" w:hAnsi="Arial"/>
                <w:sz w:val="16"/>
              </w:rPr>
              <w:t>9+2</w:t>
            </w:r>
            <w:r>
              <w:rPr>
                <w:rFonts w:ascii="Arial" w:hAnsi="Arial"/>
                <w:sz w:val="16"/>
              </w:rPr>
              <w:t>]</w:t>
            </w:r>
          </w:p>
        </w:tc>
      </w:tr>
      <w:tr w:rsidR="00C72344" w:rsidRPr="006A7B39" w14:paraId="2F015C29" w14:textId="77777777" w:rsidTr="00CC2775">
        <w:trPr>
          <w:jc w:val="center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B3DE66B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CP-OFDM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D8FE2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QPSK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3459210" w14:textId="77777777" w:rsidR="00C72344" w:rsidRPr="00EF7BA7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EF7BA7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</w:t>
            </w:r>
            <w:r w:rsidRPr="00EF7BA7">
              <w:rPr>
                <w:rFonts w:ascii="Arial" w:hAnsi="Arial"/>
                <w:sz w:val="16"/>
              </w:rPr>
              <w:t>6.5+3</w:t>
            </w:r>
            <w:r>
              <w:rPr>
                <w:rFonts w:ascii="Arial" w:hAnsi="Arial"/>
                <w:sz w:val="16"/>
              </w:rPr>
              <w:t>]</w:t>
            </w:r>
          </w:p>
        </w:tc>
      </w:tr>
      <w:tr w:rsidR="00C72344" w:rsidRPr="006A7B39" w14:paraId="1A936D2F" w14:textId="77777777" w:rsidTr="00CC2775">
        <w:trPr>
          <w:jc w:val="center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2395D65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0D6FD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16 QAM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A0485F1" w14:textId="77777777" w:rsidR="00C72344" w:rsidRPr="00EF7BA7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EF7BA7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</w:t>
            </w:r>
            <w:r w:rsidRPr="00EF7BA7">
              <w:rPr>
                <w:rFonts w:ascii="Arial" w:hAnsi="Arial"/>
                <w:sz w:val="16"/>
              </w:rPr>
              <w:t>7+3</w:t>
            </w:r>
            <w:r>
              <w:rPr>
                <w:rFonts w:ascii="Arial" w:hAnsi="Arial"/>
                <w:sz w:val="16"/>
              </w:rPr>
              <w:t>]</w:t>
            </w:r>
          </w:p>
        </w:tc>
      </w:tr>
      <w:tr w:rsidR="00C72344" w:rsidRPr="006A7B39" w14:paraId="704856EB" w14:textId="77777777" w:rsidTr="00CC2775">
        <w:trPr>
          <w:trHeight w:val="70"/>
          <w:jc w:val="center"/>
        </w:trPr>
        <w:tc>
          <w:tcPr>
            <w:tcW w:w="119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4D056A7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90F72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64 QAM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5F26CE4" w14:textId="77777777" w:rsidR="00C72344" w:rsidRPr="00EF7BA7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EF7BA7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</w:t>
            </w:r>
            <w:r w:rsidRPr="00EF7BA7">
              <w:rPr>
                <w:rFonts w:ascii="Arial" w:hAnsi="Arial"/>
                <w:sz w:val="16"/>
              </w:rPr>
              <w:t>8.5+3</w:t>
            </w:r>
            <w:r>
              <w:rPr>
                <w:rFonts w:ascii="Arial" w:hAnsi="Arial"/>
                <w:sz w:val="16"/>
              </w:rPr>
              <w:t>]</w:t>
            </w:r>
          </w:p>
        </w:tc>
      </w:tr>
      <w:tr w:rsidR="00C72344" w:rsidRPr="006A7B39" w14:paraId="6F162DC8" w14:textId="77777777" w:rsidTr="00CC2775">
        <w:trPr>
          <w:jc w:val="center"/>
        </w:trPr>
        <w:tc>
          <w:tcPr>
            <w:tcW w:w="11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B6B63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36BBC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256 QAM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E990309" w14:textId="77777777" w:rsidR="00C72344" w:rsidRPr="006A7B39" w:rsidRDefault="00C72344" w:rsidP="00CC277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 xml:space="preserve">≤ </w:t>
            </w:r>
            <w:r>
              <w:rPr>
                <w:rFonts w:ascii="Arial" w:hAnsi="Arial"/>
                <w:sz w:val="16"/>
              </w:rPr>
              <w:t>[</w:t>
            </w:r>
            <w:r w:rsidRPr="006A7B39">
              <w:rPr>
                <w:rFonts w:ascii="Arial" w:hAnsi="Arial"/>
                <w:sz w:val="16"/>
              </w:rPr>
              <w:t>11.5</w:t>
            </w:r>
            <w:r>
              <w:rPr>
                <w:rFonts w:ascii="Arial" w:hAnsi="Arial"/>
                <w:sz w:val="16"/>
              </w:rPr>
              <w:t>]</w:t>
            </w:r>
          </w:p>
        </w:tc>
      </w:tr>
    </w:tbl>
    <w:p w14:paraId="3A0B7D31" w14:textId="77777777" w:rsidR="002E174C" w:rsidRDefault="002E174C" w:rsidP="00CC4A57"/>
    <w:p w14:paraId="4654A3EA" w14:textId="5F2DDEF6" w:rsidR="00A0120D" w:rsidRPr="00A0120D" w:rsidRDefault="00A0120D" w:rsidP="00A0120D">
      <w:r>
        <w:rPr>
          <w:b/>
          <w:bCs/>
        </w:rPr>
        <w:t xml:space="preserve">Proposal 2: </w:t>
      </w:r>
      <w:r>
        <w:t>Apply A-MPR regions and MP</w:t>
      </w:r>
      <w:r w:rsidR="006B5BC1">
        <w:t xml:space="preserve">R from Table 3 </w:t>
      </w:r>
      <w:r w:rsidR="00526610">
        <w:t xml:space="preserve">for </w:t>
      </w:r>
      <w:r w:rsidR="00C72344" w:rsidRPr="00C72344">
        <w:t xml:space="preserve">10MHz, 15MHz and 20MHz </w:t>
      </w:r>
      <w:r w:rsidR="00526610">
        <w:t>channel bandwidth.</w:t>
      </w:r>
    </w:p>
    <w:p w14:paraId="28CBAF6B" w14:textId="21AAF8E9" w:rsidR="00A0120D" w:rsidRDefault="00A0120D" w:rsidP="00CC4A57"/>
    <w:p w14:paraId="35F1384D" w14:textId="57E9C3F3" w:rsidR="00CC4A57" w:rsidRPr="00CC4A57" w:rsidRDefault="00CC4A57" w:rsidP="00062A6F">
      <w:pPr>
        <w:pStyle w:val="Heading6"/>
      </w:pPr>
      <w:r>
        <w:t xml:space="preserve">2.5 On </w:t>
      </w:r>
      <w:r w:rsidR="00C72344">
        <w:t>2</w:t>
      </w:r>
      <w:r>
        <w:t>5MHz</w:t>
      </w:r>
      <w:r w:rsidR="00C72344">
        <w:t xml:space="preserve"> and 30MHz</w:t>
      </w:r>
      <w:r>
        <w:t xml:space="preserve"> CBW </w:t>
      </w:r>
    </w:p>
    <w:p w14:paraId="34406655" w14:textId="1605C6CF" w:rsidR="00062A6F" w:rsidRDefault="00FB52FC" w:rsidP="00E922EA">
      <w:pPr>
        <w:jc w:val="both"/>
      </w:pPr>
      <w:r>
        <w:t>The contribution [1] proposed</w:t>
      </w:r>
      <w:r w:rsidR="00062A6F">
        <w:t xml:space="preserve"> </w:t>
      </w:r>
      <w:r w:rsidR="000B3682">
        <w:t>PC2 A-MPR re-using the same regions defined for PC3.</w:t>
      </w:r>
      <w:r w:rsidR="007B083C">
        <w:t xml:space="preserve"> Due to the out-of-band emission limit there exist a multitude of allocations in need of increased power back-off. </w:t>
      </w:r>
      <w:proofErr w:type="gramStart"/>
      <w:r w:rsidR="007B083C">
        <w:t>All of</w:t>
      </w:r>
      <w:proofErr w:type="gramEnd"/>
      <w:r w:rsidR="007B083C">
        <w:t xml:space="preserve"> those allocations which exceed MPR are covered with the given regions. With power increase from PC2 there exist a </w:t>
      </w:r>
      <w:r w:rsidR="003077A8">
        <w:t>several allocations</w:t>
      </w:r>
      <w:r w:rsidR="007B083C">
        <w:t xml:space="preserve"> which exceed MPR and require a new region to cover their power back-off need</w:t>
      </w:r>
      <w:r w:rsidR="00336051">
        <w:t>.</w:t>
      </w:r>
      <w:r w:rsidR="003077A8">
        <w:t xml:space="preserve"> </w:t>
      </w:r>
      <w:r w:rsidR="007A1134">
        <w:t>In case of</w:t>
      </w:r>
      <w:r w:rsidR="00667679">
        <w:t xml:space="preserve"> 30MHz CBW </w:t>
      </w:r>
      <w:r w:rsidR="007A1134">
        <w:t xml:space="preserve">certain </w:t>
      </w:r>
      <w:r w:rsidR="00667679">
        <w:t xml:space="preserve">outer allocations </w:t>
      </w:r>
      <w:r w:rsidR="00943C42">
        <w:t xml:space="preserve">outside of any region </w:t>
      </w:r>
      <w:r w:rsidR="003077A8">
        <w:t>can reach up to 2dB while inner can have up to 1.5dB</w:t>
      </w:r>
      <w:r w:rsidR="00082D55">
        <w:t xml:space="preserve"> for DFT-s-</w:t>
      </w:r>
      <w:r w:rsidR="00667679">
        <w:t>QPSK</w:t>
      </w:r>
      <w:r w:rsidR="00082D55">
        <w:t>.</w:t>
      </w:r>
      <w:r w:rsidR="00B174A5">
        <w:t xml:space="preserve"> In case of CP-OFDM th</w:t>
      </w:r>
      <w:r w:rsidR="004F1AE3">
        <w:t>e outer allocations can reach up to 4dB while inner can reach 3dB.</w:t>
      </w:r>
      <w:r w:rsidR="00336051">
        <w:t xml:space="preserve"> Therefore, it is proposed to consider an additional region covering inner and outer allocations.</w:t>
      </w:r>
      <w:r w:rsidR="00D0708E">
        <w:t xml:space="preserve"> The new region uses the label A6. As basis the PC3 inner MPR is </w:t>
      </w:r>
      <w:r w:rsidR="00D45E83">
        <w:t>used,</w:t>
      </w:r>
      <w:r w:rsidR="00D0708E">
        <w:t xml:space="preserve"> and the </w:t>
      </w:r>
      <w:r w:rsidR="005742FD">
        <w:t>delta is</w:t>
      </w:r>
      <w:r w:rsidR="00D0708E">
        <w:t xml:space="preserve"> indicated to show that no allocations </w:t>
      </w:r>
      <w:r w:rsidR="007A1134">
        <w:t>obtains</w:t>
      </w:r>
      <w:r w:rsidR="00D0708E">
        <w:t xml:space="preserve"> more than 3dB additional power back-off.</w:t>
      </w:r>
    </w:p>
    <w:p w14:paraId="4C2385FD" w14:textId="09D81C2C" w:rsidR="005742FD" w:rsidRDefault="005742FD">
      <w:pPr>
        <w:spacing w:after="0"/>
      </w:pPr>
      <w:r>
        <w:br w:type="page"/>
      </w:r>
    </w:p>
    <w:p w14:paraId="42BD6E9E" w14:textId="77777777" w:rsidR="005742FD" w:rsidRDefault="005742FD" w:rsidP="00803E9D">
      <w:pPr>
        <w:spacing w:after="0"/>
        <w:jc w:val="center"/>
      </w:pPr>
    </w:p>
    <w:p w14:paraId="202472D5" w14:textId="3EC9508A" w:rsidR="002334C4" w:rsidRPr="00A1115A" w:rsidRDefault="00E922EA" w:rsidP="00803E9D">
      <w:pPr>
        <w:spacing w:after="0"/>
        <w:jc w:val="center"/>
      </w:pPr>
      <w:r>
        <w:t xml:space="preserve">Table 5: </w:t>
      </w:r>
      <w:r w:rsidR="00803E9D">
        <w:t>PC2 r</w:t>
      </w:r>
      <w:r>
        <w:t xml:space="preserve">egion definition for </w:t>
      </w:r>
      <w:r w:rsidR="00803E9D">
        <w:t>2</w:t>
      </w:r>
      <w:r>
        <w:t>5MHz</w:t>
      </w:r>
      <w:r w:rsidR="00803E9D">
        <w:t xml:space="preserve"> and 30MHz</w:t>
      </w:r>
      <w:r>
        <w:t xml:space="preserve"> channel bandwidth</w:t>
      </w:r>
    </w:p>
    <w:tbl>
      <w:tblPr>
        <w:tblW w:w="84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50"/>
        <w:gridCol w:w="1890"/>
        <w:gridCol w:w="1775"/>
        <w:gridCol w:w="2693"/>
        <w:gridCol w:w="932"/>
      </w:tblGrid>
      <w:tr w:rsidR="002334C4" w:rsidRPr="00A1115A" w14:paraId="3A3B6B26" w14:textId="77777777" w:rsidTr="00CC2775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315627A7" w14:textId="77777777" w:rsidR="002334C4" w:rsidRPr="00A1115A" w:rsidRDefault="002334C4" w:rsidP="00CC2775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Channel Bandwidth, MHz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513BF614" w14:textId="77777777" w:rsidR="002334C4" w:rsidRPr="00A1115A" w:rsidRDefault="002334C4" w:rsidP="00CC2775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Frequency range of UL transmission bandwidth configuration, MHz</w:t>
            </w:r>
          </w:p>
        </w:tc>
        <w:tc>
          <w:tcPr>
            <w:tcW w:w="44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C30E4" w14:textId="75862483" w:rsidR="002334C4" w:rsidRPr="00A1115A" w:rsidRDefault="002334C4" w:rsidP="00CC2775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Regions</w:t>
            </w:r>
            <w:r w:rsidR="00803E9D">
              <w:rPr>
                <w:lang w:eastAsia="ko-KR"/>
              </w:rPr>
              <w:t xml:space="preserve"> (PC2)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5FCC4336" w14:textId="77777777" w:rsidR="002334C4" w:rsidRPr="00A1115A" w:rsidRDefault="002334C4" w:rsidP="00CC2775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A-MPR</w:t>
            </w:r>
          </w:p>
        </w:tc>
      </w:tr>
      <w:tr w:rsidR="002334C4" w:rsidRPr="00A1115A" w14:paraId="04BF4AD0" w14:textId="77777777" w:rsidTr="00CC2775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8A664D" w14:textId="77777777" w:rsidR="002334C4" w:rsidRPr="00A1115A" w:rsidRDefault="002334C4" w:rsidP="00CC2775">
            <w:pPr>
              <w:pStyle w:val="TAH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83551E" w14:textId="77777777" w:rsidR="002334C4" w:rsidRPr="00A1115A" w:rsidRDefault="002334C4" w:rsidP="00CC2775">
            <w:pPr>
              <w:pStyle w:val="TAH"/>
              <w:rPr>
                <w:lang w:eastAsia="ko-KR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51BC3" w14:textId="77777777" w:rsidR="002334C4" w:rsidRPr="00A1115A" w:rsidRDefault="002334C4" w:rsidP="00CC2775">
            <w:pPr>
              <w:pStyle w:val="TAH"/>
              <w:rPr>
                <w:lang w:eastAsia="ko-KR"/>
              </w:rPr>
            </w:pPr>
            <w:proofErr w:type="spellStart"/>
            <w:r w:rsidRPr="00A1115A">
              <w:rPr>
                <w:lang w:eastAsia="ko-KR"/>
              </w:rPr>
              <w:t>RB</w:t>
            </w:r>
            <w:r w:rsidRPr="00A1115A">
              <w:rPr>
                <w:vertAlign w:val="subscript"/>
                <w:lang w:eastAsia="ko-KR"/>
              </w:rPr>
              <w:t>start</w:t>
            </w:r>
            <w:proofErr w:type="spellEnd"/>
            <w:r w:rsidRPr="00A1115A">
              <w:rPr>
                <w:lang w:eastAsia="ko-KR"/>
              </w:rPr>
              <w:t>*12*SCS</w:t>
            </w:r>
          </w:p>
          <w:p w14:paraId="42E70D10" w14:textId="77777777" w:rsidR="002334C4" w:rsidRPr="00A1115A" w:rsidRDefault="002334C4" w:rsidP="00CC2775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MHz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CF727" w14:textId="77777777" w:rsidR="002334C4" w:rsidRPr="00A1115A" w:rsidRDefault="002334C4" w:rsidP="00CC2775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L</w:t>
            </w:r>
            <w:r w:rsidRPr="00A1115A">
              <w:rPr>
                <w:vertAlign w:val="subscript"/>
                <w:lang w:eastAsia="ko-KR"/>
              </w:rPr>
              <w:t>CRB</w:t>
            </w:r>
            <w:r w:rsidRPr="00A1115A">
              <w:rPr>
                <w:lang w:eastAsia="ko-KR"/>
              </w:rPr>
              <w:t>*12*SCS</w:t>
            </w:r>
          </w:p>
          <w:p w14:paraId="01D272EE" w14:textId="77777777" w:rsidR="002334C4" w:rsidRPr="00A1115A" w:rsidRDefault="002334C4" w:rsidP="00CC2775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MHz</w:t>
            </w:r>
          </w:p>
        </w:tc>
        <w:tc>
          <w:tcPr>
            <w:tcW w:w="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8FCD30" w14:textId="77777777" w:rsidR="002334C4" w:rsidRPr="00A1115A" w:rsidRDefault="002334C4" w:rsidP="00CC2775">
            <w:pPr>
              <w:pStyle w:val="TAH"/>
              <w:rPr>
                <w:lang w:eastAsia="ko-KR"/>
              </w:rPr>
            </w:pPr>
          </w:p>
        </w:tc>
      </w:tr>
      <w:tr w:rsidR="002334C4" w:rsidRPr="00A1115A" w14:paraId="1D9FC32E" w14:textId="77777777" w:rsidTr="00CC2775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9A5C3A8" w14:textId="77777777" w:rsidR="002334C4" w:rsidRPr="00A1115A" w:rsidRDefault="002334C4" w:rsidP="00CC2775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25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74FD04B" w14:textId="77777777" w:rsidR="002334C4" w:rsidRPr="00A1115A" w:rsidRDefault="002334C4" w:rsidP="00CC2775">
            <w:pPr>
              <w:pStyle w:val="TAC"/>
              <w:rPr>
                <w:rFonts w:eastAsia="MS PGothic"/>
                <w:kern w:val="24"/>
                <w:szCs w:val="18"/>
                <w:lang w:val="en-US" w:eastAsia="ja-JP"/>
              </w:rPr>
            </w:pPr>
            <w:r>
              <w:rPr>
                <w:rFonts w:eastAsia="MS PGothic"/>
                <w:kern w:val="24"/>
                <w:lang w:val="en-US" w:eastAsia="ja-JP"/>
              </w:rPr>
              <w:t>703~733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68525" w14:textId="77777777" w:rsidR="002334C4" w:rsidRPr="00A1115A" w:rsidRDefault="002334C4" w:rsidP="00CC2775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&gt;</w:t>
            </w:r>
            <w:r>
              <w:t>(</w:t>
            </w:r>
            <w:r>
              <w:rPr>
                <w:lang w:eastAsia="ko-KR"/>
              </w:rPr>
              <w:t>L</w:t>
            </w:r>
            <w:r>
              <w:rPr>
                <w:vertAlign w:val="subscript"/>
                <w:lang w:eastAsia="ko-KR"/>
              </w:rPr>
              <w:t>CRB</w:t>
            </w:r>
            <w:r>
              <w:rPr>
                <w:lang w:eastAsia="ko-KR"/>
              </w:rPr>
              <w:t>*12*SCS)/2+3.6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EA33F" w14:textId="77777777" w:rsidR="002334C4" w:rsidRPr="00A1115A" w:rsidRDefault="002334C4" w:rsidP="00CC2775">
            <w:pPr>
              <w:pStyle w:val="TAC"/>
              <w:rPr>
                <w:kern w:val="24"/>
                <w:szCs w:val="18"/>
                <w:lang w:eastAsia="fr-FR"/>
              </w:rPr>
            </w:pPr>
            <w:r w:rsidRPr="00683D80">
              <w:rPr>
                <w:rFonts w:hint="eastAsia"/>
                <w:kern w:val="24"/>
                <w:lang w:val="en-US" w:eastAsia="fr-FR"/>
              </w:rPr>
              <w:t>≥</w:t>
            </w:r>
            <w:proofErr w:type="gramStart"/>
            <w:r w:rsidRPr="00683D80">
              <w:rPr>
                <w:kern w:val="24"/>
                <w:lang w:val="en-US" w:eastAsia="fr-FR"/>
              </w:rPr>
              <w:t>Max(</w:t>
            </w:r>
            <w:proofErr w:type="gramEnd"/>
            <w:r w:rsidRPr="00683D80">
              <w:rPr>
                <w:kern w:val="24"/>
                <w:lang w:val="en-US" w:eastAsia="fr-FR"/>
              </w:rPr>
              <w:t>0, 12*SCS*N</w:t>
            </w:r>
            <w:r w:rsidRPr="00683D80">
              <w:rPr>
                <w:kern w:val="24"/>
                <w:position w:val="-5"/>
                <w:vertAlign w:val="subscript"/>
                <w:lang w:val="en-US" w:eastAsia="fr-FR"/>
              </w:rPr>
              <w:t xml:space="preserve">RB </w:t>
            </w:r>
            <w:r w:rsidRPr="00683D80">
              <w:rPr>
                <w:kern w:val="24"/>
                <w:lang w:val="en-US" w:eastAsia="fr-FR"/>
              </w:rPr>
              <w:t xml:space="preserve">– 1.8 – </w:t>
            </w:r>
            <w:r w:rsidRPr="00683D80">
              <w:rPr>
                <w:lang w:val="en-US"/>
              </w:rPr>
              <w:t xml:space="preserve"> </w:t>
            </w:r>
            <w:proofErr w:type="spellStart"/>
            <w:r w:rsidRPr="00683D80">
              <w:rPr>
                <w:kern w:val="24"/>
                <w:lang w:val="en-US" w:eastAsia="fr-FR"/>
              </w:rPr>
              <w:t>RBstart</w:t>
            </w:r>
            <w:proofErr w:type="spellEnd"/>
            <w:r w:rsidRPr="00683D80">
              <w:rPr>
                <w:kern w:val="24"/>
                <w:lang w:val="en-US" w:eastAsia="fr-FR"/>
              </w:rPr>
              <w:t>*12*SCS)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99AAC" w14:textId="77777777" w:rsidR="002334C4" w:rsidRPr="00A1115A" w:rsidRDefault="002334C4" w:rsidP="00CC2775">
            <w:pPr>
              <w:pStyle w:val="TAC"/>
              <w:rPr>
                <w:kern w:val="24"/>
                <w:szCs w:val="18"/>
                <w:lang w:eastAsia="fr-FR"/>
              </w:rPr>
            </w:pPr>
            <w:r>
              <w:rPr>
                <w:kern w:val="24"/>
                <w:szCs w:val="18"/>
                <w:lang w:eastAsia="fr-FR"/>
              </w:rPr>
              <w:t>A3</w:t>
            </w:r>
          </w:p>
        </w:tc>
      </w:tr>
      <w:tr w:rsidR="002334C4" w:rsidRPr="00A1115A" w14:paraId="21AA69F7" w14:textId="77777777" w:rsidTr="00CC2775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50F7795" w14:textId="77777777" w:rsidR="002334C4" w:rsidRPr="00A1115A" w:rsidRDefault="002334C4" w:rsidP="00CC2775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D6B47A1" w14:textId="77777777" w:rsidR="002334C4" w:rsidRPr="00A1115A" w:rsidRDefault="002334C4" w:rsidP="00CC2775">
            <w:pPr>
              <w:pStyle w:val="TAC"/>
              <w:rPr>
                <w:rFonts w:eastAsia="MS PGothic"/>
                <w:kern w:val="24"/>
                <w:szCs w:val="18"/>
                <w:lang w:val="en-US" w:eastAsia="ja-JP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79D50" w14:textId="77777777" w:rsidR="002334C4" w:rsidRPr="00A1115A" w:rsidRDefault="002334C4" w:rsidP="00CC2775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≤</w:t>
            </w:r>
            <w:r>
              <w:t>(</w:t>
            </w:r>
            <w:r>
              <w:rPr>
                <w:lang w:eastAsia="ko-KR"/>
              </w:rPr>
              <w:t>L</w:t>
            </w:r>
            <w:r>
              <w:rPr>
                <w:vertAlign w:val="subscript"/>
                <w:lang w:eastAsia="ko-KR"/>
              </w:rPr>
              <w:t>CRB</w:t>
            </w:r>
            <w:r>
              <w:rPr>
                <w:lang w:eastAsia="ko-KR"/>
              </w:rPr>
              <w:t>*12*SCS)/2+3.6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AFE40" w14:textId="77777777" w:rsidR="002334C4" w:rsidRPr="00A1115A" w:rsidRDefault="002334C4" w:rsidP="00CC2775">
            <w:pPr>
              <w:pStyle w:val="TAC"/>
              <w:rPr>
                <w:kern w:val="24"/>
                <w:szCs w:val="18"/>
                <w:lang w:eastAsia="fr-FR"/>
              </w:rPr>
            </w:pPr>
            <w:r>
              <w:rPr>
                <w:color w:val="000000"/>
                <w:kern w:val="24"/>
                <w:lang w:eastAsia="fr-FR"/>
              </w:rPr>
              <w:t>≥5.4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89E36" w14:textId="77777777" w:rsidR="002334C4" w:rsidRPr="00A1115A" w:rsidRDefault="002334C4" w:rsidP="00CC2775">
            <w:pPr>
              <w:pStyle w:val="TAC"/>
              <w:rPr>
                <w:kern w:val="24"/>
                <w:szCs w:val="18"/>
                <w:lang w:eastAsia="fr-FR"/>
              </w:rPr>
            </w:pPr>
            <w:r>
              <w:rPr>
                <w:kern w:val="24"/>
                <w:szCs w:val="18"/>
                <w:lang w:eastAsia="fr-FR"/>
              </w:rPr>
              <w:t>A4</w:t>
            </w:r>
          </w:p>
        </w:tc>
      </w:tr>
      <w:tr w:rsidR="002334C4" w:rsidRPr="00A1115A" w14:paraId="4865F887" w14:textId="77777777" w:rsidTr="00D36D27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1AFF562" w14:textId="77777777" w:rsidR="002334C4" w:rsidRPr="00A1115A" w:rsidRDefault="002334C4" w:rsidP="00CC2775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6658378" w14:textId="77777777" w:rsidR="002334C4" w:rsidRPr="00A1115A" w:rsidRDefault="002334C4" w:rsidP="00CC2775">
            <w:pPr>
              <w:pStyle w:val="TAC"/>
              <w:rPr>
                <w:rFonts w:eastAsia="MS PGothic"/>
                <w:kern w:val="24"/>
                <w:szCs w:val="18"/>
                <w:lang w:val="en-US" w:eastAsia="ja-JP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18EC0" w14:textId="77777777" w:rsidR="002334C4" w:rsidRPr="00A1115A" w:rsidRDefault="002334C4" w:rsidP="00CC2775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≤6.3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E34D7" w14:textId="77777777" w:rsidR="002334C4" w:rsidRPr="00A1115A" w:rsidRDefault="002334C4" w:rsidP="00CC2775">
            <w:pPr>
              <w:pStyle w:val="TAC"/>
              <w:rPr>
                <w:kern w:val="24"/>
                <w:szCs w:val="18"/>
                <w:lang w:eastAsia="fr-FR"/>
              </w:rPr>
            </w:pPr>
            <w:r>
              <w:rPr>
                <w:color w:val="000000"/>
                <w:kern w:val="24"/>
                <w:lang w:eastAsia="fr-FR"/>
              </w:rPr>
              <w:t>&lt;5.4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DF4D2" w14:textId="77777777" w:rsidR="002334C4" w:rsidRPr="00A1115A" w:rsidRDefault="002334C4" w:rsidP="00CC2775">
            <w:pPr>
              <w:pStyle w:val="TAC"/>
              <w:rPr>
                <w:kern w:val="24"/>
                <w:szCs w:val="18"/>
                <w:lang w:eastAsia="fr-FR"/>
              </w:rPr>
            </w:pPr>
            <w:r>
              <w:rPr>
                <w:kern w:val="24"/>
                <w:szCs w:val="18"/>
                <w:lang w:eastAsia="fr-FR"/>
              </w:rPr>
              <w:t>A5</w:t>
            </w:r>
          </w:p>
        </w:tc>
      </w:tr>
      <w:tr w:rsidR="00D36D27" w:rsidRPr="00A1115A" w14:paraId="24B6D162" w14:textId="77777777" w:rsidTr="00CC2775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8E2BBA" w14:textId="77777777" w:rsidR="00D36D27" w:rsidRPr="00A1115A" w:rsidRDefault="00D36D27" w:rsidP="00CC2775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302A1A" w14:textId="77777777" w:rsidR="00D36D27" w:rsidRPr="00A1115A" w:rsidRDefault="00D36D27" w:rsidP="00CC2775">
            <w:pPr>
              <w:pStyle w:val="TAC"/>
              <w:rPr>
                <w:rFonts w:eastAsia="MS PGothic"/>
                <w:kern w:val="24"/>
                <w:szCs w:val="18"/>
                <w:lang w:val="en-US" w:eastAsia="ja-JP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CFD7D" w14:textId="77777777" w:rsidR="00D36D27" w:rsidRPr="00E17B2C" w:rsidRDefault="00D36D27" w:rsidP="00CC2775">
            <w:pPr>
              <w:pStyle w:val="TAC"/>
              <w:rPr>
                <w:highlight w:val="yellow"/>
                <w:lang w:eastAsia="ko-KR"/>
              </w:rPr>
            </w:pPr>
            <w:r w:rsidRPr="00E17B2C">
              <w:rPr>
                <w:highlight w:val="yellow"/>
                <w:lang w:eastAsia="ko-KR"/>
              </w:rPr>
              <w:t>&gt;</w:t>
            </w:r>
            <w:r w:rsidRPr="00E17B2C">
              <w:rPr>
                <w:highlight w:val="yellow"/>
              </w:rPr>
              <w:t>(</w:t>
            </w:r>
            <w:r w:rsidRPr="00E17B2C">
              <w:rPr>
                <w:highlight w:val="yellow"/>
                <w:lang w:eastAsia="ko-KR"/>
              </w:rPr>
              <w:t>L</w:t>
            </w:r>
            <w:r w:rsidRPr="00E17B2C">
              <w:rPr>
                <w:highlight w:val="yellow"/>
                <w:vertAlign w:val="subscript"/>
                <w:lang w:eastAsia="ko-KR"/>
              </w:rPr>
              <w:t>CRB</w:t>
            </w:r>
            <w:r w:rsidRPr="00E17B2C">
              <w:rPr>
                <w:highlight w:val="yellow"/>
                <w:lang w:eastAsia="ko-KR"/>
              </w:rPr>
              <w:t>*12*SCS)/2+3.6</w:t>
            </w:r>
          </w:p>
          <w:p w14:paraId="62CC15BD" w14:textId="4D7E79B8" w:rsidR="00D36D27" w:rsidRPr="00E17B2C" w:rsidRDefault="00D36D27" w:rsidP="00D36D27">
            <w:pPr>
              <w:pStyle w:val="TAC"/>
              <w:rPr>
                <w:highlight w:val="yellow"/>
                <w:lang w:eastAsia="ko-KR"/>
              </w:rPr>
            </w:pPr>
            <w:r w:rsidRPr="00E17B2C">
              <w:rPr>
                <w:highlight w:val="yellow"/>
                <w:lang w:eastAsia="ko-KR"/>
              </w:rPr>
              <w:t>≤</w:t>
            </w:r>
            <w:r w:rsidRPr="00E17B2C">
              <w:rPr>
                <w:highlight w:val="yellow"/>
              </w:rPr>
              <w:t>(</w:t>
            </w:r>
            <w:r w:rsidRPr="00E17B2C">
              <w:rPr>
                <w:highlight w:val="yellow"/>
                <w:lang w:eastAsia="ko-KR"/>
              </w:rPr>
              <w:t>L</w:t>
            </w:r>
            <w:r w:rsidRPr="00E17B2C">
              <w:rPr>
                <w:highlight w:val="yellow"/>
                <w:vertAlign w:val="subscript"/>
                <w:lang w:eastAsia="ko-KR"/>
              </w:rPr>
              <w:t>CRB</w:t>
            </w:r>
            <w:r w:rsidRPr="00E17B2C">
              <w:rPr>
                <w:highlight w:val="yellow"/>
                <w:lang w:eastAsia="ko-KR"/>
              </w:rPr>
              <w:t>*12*SCS)/2+</w:t>
            </w:r>
            <w:r w:rsidR="009C1CEF">
              <w:rPr>
                <w:highlight w:val="yellow"/>
                <w:lang w:eastAsia="ko-KR"/>
              </w:rPr>
              <w:t>5</w:t>
            </w:r>
            <w:r w:rsidRPr="00E17B2C">
              <w:rPr>
                <w:highlight w:val="yellow"/>
                <w:lang w:eastAsia="ko-KR"/>
              </w:rPr>
              <w:t>.</w:t>
            </w:r>
            <w:r w:rsidR="009C1CEF">
              <w:rPr>
                <w:highlight w:val="yellow"/>
                <w:lang w:eastAsia="ko-KR"/>
              </w:rPr>
              <w:t>76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CF921" w14:textId="0243C079" w:rsidR="00D36D27" w:rsidRPr="00E17B2C" w:rsidRDefault="00801886" w:rsidP="00CC2775">
            <w:pPr>
              <w:pStyle w:val="TAC"/>
              <w:rPr>
                <w:kern w:val="24"/>
                <w:highlight w:val="yellow"/>
                <w:lang w:val="en-US" w:eastAsia="fr-FR"/>
              </w:rPr>
            </w:pPr>
            <w:r>
              <w:rPr>
                <w:kern w:val="24"/>
                <w:highlight w:val="yellow"/>
                <w:lang w:val="en-US" w:eastAsia="fr-FR"/>
              </w:rPr>
              <w:t>&lt;</w:t>
            </w:r>
            <w:proofErr w:type="gramStart"/>
            <w:r w:rsidR="00D36D27" w:rsidRPr="00E17B2C">
              <w:rPr>
                <w:kern w:val="24"/>
                <w:highlight w:val="yellow"/>
                <w:lang w:val="en-US" w:eastAsia="fr-FR"/>
              </w:rPr>
              <w:t>Max(</w:t>
            </w:r>
            <w:proofErr w:type="gramEnd"/>
            <w:r w:rsidR="00D36D27" w:rsidRPr="00E17B2C">
              <w:rPr>
                <w:kern w:val="24"/>
                <w:highlight w:val="yellow"/>
                <w:lang w:val="en-US" w:eastAsia="fr-FR"/>
              </w:rPr>
              <w:t>0, 12*SCS*N</w:t>
            </w:r>
            <w:r w:rsidR="00D36D27" w:rsidRPr="00E17B2C">
              <w:rPr>
                <w:kern w:val="24"/>
                <w:position w:val="-5"/>
                <w:highlight w:val="yellow"/>
                <w:vertAlign w:val="subscript"/>
                <w:lang w:val="en-US" w:eastAsia="fr-FR"/>
              </w:rPr>
              <w:t xml:space="preserve">RB </w:t>
            </w:r>
            <w:r w:rsidR="00D36D27" w:rsidRPr="00E17B2C">
              <w:rPr>
                <w:kern w:val="24"/>
                <w:highlight w:val="yellow"/>
                <w:lang w:val="en-US" w:eastAsia="fr-FR"/>
              </w:rPr>
              <w:t xml:space="preserve">– 1.8 – </w:t>
            </w:r>
            <w:r w:rsidR="00D36D27" w:rsidRPr="00E17B2C">
              <w:rPr>
                <w:highlight w:val="yellow"/>
                <w:lang w:val="en-US"/>
              </w:rPr>
              <w:t xml:space="preserve"> </w:t>
            </w:r>
            <w:proofErr w:type="spellStart"/>
            <w:r w:rsidR="00D36D27" w:rsidRPr="00E17B2C">
              <w:rPr>
                <w:kern w:val="24"/>
                <w:highlight w:val="yellow"/>
                <w:lang w:val="en-US" w:eastAsia="fr-FR"/>
              </w:rPr>
              <w:t>RBstart</w:t>
            </w:r>
            <w:proofErr w:type="spellEnd"/>
            <w:r w:rsidR="00D36D27" w:rsidRPr="00E17B2C">
              <w:rPr>
                <w:kern w:val="24"/>
                <w:highlight w:val="yellow"/>
                <w:lang w:val="en-US" w:eastAsia="fr-FR"/>
              </w:rPr>
              <w:t>*12*SCS)</w:t>
            </w:r>
          </w:p>
          <w:p w14:paraId="4A6ADBE3" w14:textId="139E574F" w:rsidR="00D36D27" w:rsidRPr="00E17B2C" w:rsidRDefault="00D36D27" w:rsidP="00CC2775">
            <w:pPr>
              <w:pStyle w:val="TAC"/>
              <w:rPr>
                <w:color w:val="000000"/>
                <w:kern w:val="24"/>
                <w:highlight w:val="yellow"/>
                <w:lang w:eastAsia="fr-FR"/>
              </w:rPr>
            </w:pPr>
            <w:r w:rsidRPr="00E17B2C">
              <w:rPr>
                <w:color w:val="000000"/>
                <w:kern w:val="24"/>
                <w:highlight w:val="yellow"/>
                <w:lang w:eastAsia="fr-FR"/>
              </w:rPr>
              <w:t>≥5.4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26058" w14:textId="4CB8EF27" w:rsidR="00D36D27" w:rsidRDefault="00D36D27" w:rsidP="00CC2775">
            <w:pPr>
              <w:pStyle w:val="TAC"/>
              <w:rPr>
                <w:kern w:val="24"/>
                <w:szCs w:val="18"/>
                <w:lang w:eastAsia="fr-FR"/>
              </w:rPr>
            </w:pPr>
            <w:r>
              <w:rPr>
                <w:color w:val="000000"/>
                <w:kern w:val="24"/>
                <w:szCs w:val="18"/>
                <w:highlight w:val="yellow"/>
                <w:lang w:eastAsia="fr-FR"/>
              </w:rPr>
              <w:t>A6</w:t>
            </w:r>
          </w:p>
        </w:tc>
      </w:tr>
      <w:tr w:rsidR="002334C4" w:rsidRPr="00A1115A" w14:paraId="237FE66A" w14:textId="77777777" w:rsidTr="00CC2775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0AFC1D86" w14:textId="77777777" w:rsidR="002334C4" w:rsidRPr="00A1115A" w:rsidRDefault="002334C4" w:rsidP="00CC2775">
            <w:pPr>
              <w:pStyle w:val="TAC"/>
              <w:rPr>
                <w:lang w:eastAsia="ko-KR"/>
              </w:rPr>
            </w:pPr>
            <w:r w:rsidRPr="00A1115A">
              <w:rPr>
                <w:lang w:eastAsia="ko-KR"/>
              </w:rPr>
              <w:t>30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0505664A" w14:textId="77777777" w:rsidR="002334C4" w:rsidRPr="00A1115A" w:rsidRDefault="002334C4" w:rsidP="00CC2775">
            <w:pPr>
              <w:pStyle w:val="TAC"/>
              <w:rPr>
                <w:rFonts w:eastAsia="MS PGothic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/>
                <w:kern w:val="24"/>
                <w:szCs w:val="18"/>
                <w:lang w:val="en-US" w:eastAsia="ja-JP"/>
              </w:rPr>
              <w:t>703~733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31D8BC" w14:textId="7112BC8B" w:rsidR="002334C4" w:rsidRPr="00A1115A" w:rsidRDefault="002334C4" w:rsidP="00CC2775">
            <w:pPr>
              <w:pStyle w:val="TAC"/>
              <w:rPr>
                <w:lang w:eastAsia="ko-KR"/>
              </w:rPr>
            </w:pPr>
            <w:r w:rsidRPr="00A1115A">
              <w:rPr>
                <w:lang w:eastAsia="ko-KR"/>
              </w:rPr>
              <w:t>&gt;</w:t>
            </w:r>
            <w:r w:rsidRPr="00A1115A">
              <w:t>(</w:t>
            </w:r>
            <w:r w:rsidRPr="00A1115A">
              <w:rPr>
                <w:lang w:eastAsia="ko-KR"/>
              </w:rPr>
              <w:t>L</w:t>
            </w:r>
            <w:r w:rsidRPr="00A1115A">
              <w:rPr>
                <w:vertAlign w:val="subscript"/>
                <w:lang w:eastAsia="ko-KR"/>
              </w:rPr>
              <w:t>CRB</w:t>
            </w:r>
            <w:r w:rsidRPr="00A1115A">
              <w:rPr>
                <w:lang w:eastAsia="ko-KR"/>
              </w:rPr>
              <w:t>*12*SCS)/2+</w:t>
            </w:r>
            <w:r w:rsidR="00B36DD5">
              <w:rPr>
                <w:lang w:eastAsia="ko-KR"/>
              </w:rPr>
              <w:t>5.22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47274" w14:textId="77777777" w:rsidR="002334C4" w:rsidRPr="00A1115A" w:rsidRDefault="002334C4" w:rsidP="00CC2775">
            <w:pPr>
              <w:pStyle w:val="TAC"/>
              <w:rPr>
                <w:kern w:val="24"/>
                <w:szCs w:val="18"/>
                <w:lang w:eastAsia="fr-FR"/>
              </w:rPr>
            </w:pPr>
            <w:r w:rsidRPr="00A1115A">
              <w:rPr>
                <w:kern w:val="24"/>
                <w:szCs w:val="18"/>
                <w:lang w:eastAsia="fr-FR"/>
              </w:rPr>
              <w:t>≥</w:t>
            </w:r>
            <w:proofErr w:type="gramStart"/>
            <w:r w:rsidRPr="00A1115A">
              <w:rPr>
                <w:kern w:val="24"/>
                <w:szCs w:val="18"/>
                <w:lang w:eastAsia="fr-FR"/>
              </w:rPr>
              <w:t>Max(</w:t>
            </w:r>
            <w:proofErr w:type="gramEnd"/>
            <w:r w:rsidRPr="00A1115A">
              <w:rPr>
                <w:kern w:val="24"/>
                <w:szCs w:val="18"/>
                <w:lang w:eastAsia="fr-FR"/>
              </w:rPr>
              <w:t>0, 12*SCS*N</w:t>
            </w:r>
            <w:r w:rsidRPr="00A1115A">
              <w:rPr>
                <w:kern w:val="24"/>
                <w:position w:val="-5"/>
                <w:szCs w:val="18"/>
                <w:vertAlign w:val="subscript"/>
                <w:lang w:eastAsia="fr-FR"/>
              </w:rPr>
              <w:t xml:space="preserve">RB </w:t>
            </w:r>
            <w:r w:rsidRPr="00A1115A">
              <w:rPr>
                <w:kern w:val="24"/>
                <w:szCs w:val="18"/>
                <w:lang w:eastAsia="fr-FR"/>
              </w:rPr>
              <w:t xml:space="preserve">– 1.8 – </w:t>
            </w:r>
            <w:r w:rsidRPr="00A1115A">
              <w:t xml:space="preserve"> </w:t>
            </w:r>
            <w:proofErr w:type="spellStart"/>
            <w:r w:rsidRPr="00A1115A">
              <w:rPr>
                <w:kern w:val="24"/>
                <w:szCs w:val="18"/>
                <w:lang w:eastAsia="fr-FR"/>
              </w:rPr>
              <w:t>RBstart</w:t>
            </w:r>
            <w:proofErr w:type="spellEnd"/>
            <w:r w:rsidRPr="00A1115A">
              <w:rPr>
                <w:kern w:val="24"/>
                <w:szCs w:val="18"/>
                <w:lang w:eastAsia="fr-FR"/>
              </w:rPr>
              <w:t>*12*SCS)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76A8F" w14:textId="77777777" w:rsidR="002334C4" w:rsidRPr="00A1115A" w:rsidRDefault="002334C4" w:rsidP="00CC2775">
            <w:pPr>
              <w:pStyle w:val="TAC"/>
              <w:rPr>
                <w:kern w:val="24"/>
                <w:szCs w:val="18"/>
                <w:lang w:eastAsia="fr-FR"/>
              </w:rPr>
            </w:pPr>
            <w:r w:rsidRPr="00A1115A">
              <w:rPr>
                <w:kern w:val="24"/>
                <w:szCs w:val="18"/>
                <w:lang w:eastAsia="fr-FR"/>
              </w:rPr>
              <w:t>A3</w:t>
            </w:r>
          </w:p>
        </w:tc>
      </w:tr>
      <w:tr w:rsidR="002334C4" w:rsidRPr="00A1115A" w14:paraId="476574BB" w14:textId="77777777" w:rsidTr="00CC2775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7CB741A7" w14:textId="77777777" w:rsidR="002334C4" w:rsidRPr="00A1115A" w:rsidRDefault="002334C4" w:rsidP="00CC2775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1D5E9902" w14:textId="77777777" w:rsidR="002334C4" w:rsidRPr="00A1115A" w:rsidRDefault="002334C4" w:rsidP="00CC2775">
            <w:pPr>
              <w:pStyle w:val="TAC"/>
              <w:rPr>
                <w:rFonts w:eastAsia="MS PGothic"/>
                <w:kern w:val="24"/>
                <w:szCs w:val="18"/>
                <w:lang w:val="en-US" w:eastAsia="ja-JP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0A696" w14:textId="77777777" w:rsidR="002334C4" w:rsidRPr="00A1115A" w:rsidRDefault="002334C4" w:rsidP="00CC2775">
            <w:pPr>
              <w:pStyle w:val="TAC"/>
              <w:rPr>
                <w:lang w:eastAsia="ko-KR"/>
              </w:rPr>
            </w:pPr>
            <w:r w:rsidRPr="00A1115A">
              <w:rPr>
                <w:lang w:eastAsia="ko-KR"/>
              </w:rPr>
              <w:t>≤</w:t>
            </w:r>
            <w:r w:rsidRPr="00A1115A">
              <w:t>(</w:t>
            </w:r>
            <w:r w:rsidRPr="00A1115A">
              <w:rPr>
                <w:lang w:eastAsia="ko-KR"/>
              </w:rPr>
              <w:t>L</w:t>
            </w:r>
            <w:r w:rsidRPr="00A1115A">
              <w:rPr>
                <w:vertAlign w:val="subscript"/>
                <w:lang w:eastAsia="ko-KR"/>
              </w:rPr>
              <w:t>CRB</w:t>
            </w:r>
            <w:r w:rsidRPr="00A1115A">
              <w:rPr>
                <w:lang w:eastAsia="ko-KR"/>
              </w:rPr>
              <w:t>*12*SCS)/2+5.22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39F8E" w14:textId="77777777" w:rsidR="002334C4" w:rsidRPr="00A1115A" w:rsidRDefault="002334C4" w:rsidP="00CC2775">
            <w:pPr>
              <w:pStyle w:val="TAC"/>
              <w:rPr>
                <w:color w:val="000000"/>
                <w:kern w:val="24"/>
                <w:szCs w:val="18"/>
                <w:lang w:eastAsia="fr-FR"/>
              </w:rPr>
            </w:pPr>
            <w:r w:rsidRPr="00A1115A">
              <w:rPr>
                <w:color w:val="000000"/>
                <w:kern w:val="24"/>
                <w:szCs w:val="18"/>
                <w:lang w:eastAsia="fr-FR"/>
              </w:rPr>
              <w:t>≥5.4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D0D56" w14:textId="77777777" w:rsidR="002334C4" w:rsidRPr="00A1115A" w:rsidRDefault="002334C4" w:rsidP="00CC2775">
            <w:pPr>
              <w:pStyle w:val="TAC"/>
              <w:rPr>
                <w:color w:val="000000"/>
                <w:kern w:val="24"/>
                <w:szCs w:val="18"/>
                <w:lang w:eastAsia="fr-FR"/>
              </w:rPr>
            </w:pPr>
            <w:r w:rsidRPr="00A1115A">
              <w:rPr>
                <w:color w:val="000000"/>
                <w:kern w:val="24"/>
                <w:szCs w:val="18"/>
                <w:lang w:eastAsia="fr-FR"/>
              </w:rPr>
              <w:t>A4</w:t>
            </w:r>
          </w:p>
        </w:tc>
      </w:tr>
      <w:tr w:rsidR="002334C4" w:rsidRPr="00A1115A" w14:paraId="02201D85" w14:textId="77777777" w:rsidTr="000B3682">
        <w:trPr>
          <w:trHeight w:val="20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A3C17A2" w14:textId="77777777" w:rsidR="002334C4" w:rsidRPr="00A1115A" w:rsidRDefault="002334C4" w:rsidP="00CC2775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E635255" w14:textId="77777777" w:rsidR="002334C4" w:rsidRPr="00A1115A" w:rsidRDefault="002334C4" w:rsidP="00CC2775">
            <w:pPr>
              <w:pStyle w:val="TAC"/>
              <w:rPr>
                <w:rFonts w:eastAsia="MS PGothic"/>
                <w:kern w:val="24"/>
                <w:szCs w:val="18"/>
                <w:lang w:val="en-US" w:eastAsia="ja-JP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A4E5D" w14:textId="77777777" w:rsidR="002334C4" w:rsidRPr="00A1115A" w:rsidRDefault="002334C4" w:rsidP="00CC2775">
            <w:pPr>
              <w:pStyle w:val="TAC"/>
              <w:rPr>
                <w:lang w:eastAsia="ko-KR"/>
              </w:rPr>
            </w:pPr>
            <w:r w:rsidRPr="00A1115A">
              <w:rPr>
                <w:lang w:eastAsia="ko-KR"/>
              </w:rPr>
              <w:t>≤7.92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D0434" w14:textId="77777777" w:rsidR="002334C4" w:rsidRPr="00A1115A" w:rsidRDefault="002334C4" w:rsidP="00CC2775">
            <w:pPr>
              <w:pStyle w:val="TAC"/>
              <w:rPr>
                <w:color w:val="000000"/>
                <w:kern w:val="24"/>
                <w:szCs w:val="18"/>
                <w:lang w:eastAsia="fr-FR"/>
              </w:rPr>
            </w:pPr>
            <w:r w:rsidRPr="00A1115A">
              <w:rPr>
                <w:color w:val="000000"/>
                <w:kern w:val="24"/>
                <w:szCs w:val="18"/>
                <w:lang w:eastAsia="fr-FR"/>
              </w:rPr>
              <w:t>&lt;5.4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6FE20" w14:textId="77777777" w:rsidR="002334C4" w:rsidRPr="00A1115A" w:rsidRDefault="002334C4" w:rsidP="00CC2775">
            <w:pPr>
              <w:pStyle w:val="TAC"/>
              <w:rPr>
                <w:color w:val="000000"/>
                <w:kern w:val="24"/>
                <w:szCs w:val="18"/>
                <w:lang w:eastAsia="fr-FR"/>
              </w:rPr>
            </w:pPr>
            <w:r w:rsidRPr="00A1115A">
              <w:rPr>
                <w:color w:val="000000"/>
                <w:kern w:val="24"/>
                <w:szCs w:val="18"/>
                <w:lang w:eastAsia="fr-FR"/>
              </w:rPr>
              <w:t>A5</w:t>
            </w:r>
          </w:p>
        </w:tc>
      </w:tr>
      <w:tr w:rsidR="000B3682" w:rsidRPr="00A1115A" w14:paraId="5923336C" w14:textId="77777777" w:rsidTr="00CC2775">
        <w:trPr>
          <w:trHeight w:val="20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09E5A" w14:textId="77777777" w:rsidR="000B3682" w:rsidRPr="00A1115A" w:rsidRDefault="000B3682" w:rsidP="00CC2775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D79EDD" w14:textId="77777777" w:rsidR="000B3682" w:rsidRPr="00A1115A" w:rsidRDefault="000B3682" w:rsidP="00CC2775">
            <w:pPr>
              <w:pStyle w:val="TAC"/>
              <w:rPr>
                <w:rFonts w:eastAsia="MS PGothic"/>
                <w:kern w:val="24"/>
                <w:szCs w:val="18"/>
                <w:lang w:val="en-US" w:eastAsia="ja-JP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6FB31" w14:textId="77777777" w:rsidR="000B3682" w:rsidRPr="00B36DD5" w:rsidRDefault="00B36DD5" w:rsidP="00CC2775">
            <w:pPr>
              <w:pStyle w:val="TAC"/>
              <w:rPr>
                <w:highlight w:val="yellow"/>
                <w:lang w:eastAsia="ko-KR"/>
              </w:rPr>
            </w:pPr>
            <w:r w:rsidRPr="00B36DD5">
              <w:rPr>
                <w:highlight w:val="yellow"/>
                <w:lang w:eastAsia="ko-KR"/>
              </w:rPr>
              <w:t>&gt;</w:t>
            </w:r>
            <w:r w:rsidRPr="00B36DD5">
              <w:rPr>
                <w:highlight w:val="yellow"/>
              </w:rPr>
              <w:t>(</w:t>
            </w:r>
            <w:r w:rsidRPr="00B36DD5">
              <w:rPr>
                <w:highlight w:val="yellow"/>
                <w:lang w:eastAsia="ko-KR"/>
              </w:rPr>
              <w:t>L</w:t>
            </w:r>
            <w:r w:rsidRPr="00B36DD5">
              <w:rPr>
                <w:highlight w:val="yellow"/>
                <w:vertAlign w:val="subscript"/>
                <w:lang w:eastAsia="ko-KR"/>
              </w:rPr>
              <w:t>CRB</w:t>
            </w:r>
            <w:r w:rsidRPr="00B36DD5">
              <w:rPr>
                <w:highlight w:val="yellow"/>
                <w:lang w:eastAsia="ko-KR"/>
              </w:rPr>
              <w:t>*12*SCS)/2+5.22</w:t>
            </w:r>
          </w:p>
          <w:p w14:paraId="2DF658A8" w14:textId="67832054" w:rsidR="00B36DD5" w:rsidRPr="00B36DD5" w:rsidRDefault="00B36DD5" w:rsidP="00CC2775">
            <w:pPr>
              <w:pStyle w:val="TAC"/>
              <w:rPr>
                <w:highlight w:val="yellow"/>
                <w:lang w:eastAsia="ko-KR"/>
              </w:rPr>
            </w:pPr>
            <w:r w:rsidRPr="00B36DD5">
              <w:rPr>
                <w:highlight w:val="yellow"/>
                <w:lang w:eastAsia="ko-KR"/>
              </w:rPr>
              <w:t>≤</w:t>
            </w:r>
            <w:r w:rsidRPr="00B36DD5">
              <w:rPr>
                <w:highlight w:val="yellow"/>
              </w:rPr>
              <w:t>(</w:t>
            </w:r>
            <w:r w:rsidRPr="00B36DD5">
              <w:rPr>
                <w:highlight w:val="yellow"/>
                <w:lang w:eastAsia="ko-KR"/>
              </w:rPr>
              <w:t>L</w:t>
            </w:r>
            <w:r w:rsidRPr="00B36DD5">
              <w:rPr>
                <w:highlight w:val="yellow"/>
                <w:vertAlign w:val="subscript"/>
                <w:lang w:eastAsia="ko-KR"/>
              </w:rPr>
              <w:t>CRB</w:t>
            </w:r>
            <w:r w:rsidRPr="00B36DD5">
              <w:rPr>
                <w:highlight w:val="yellow"/>
                <w:lang w:eastAsia="ko-KR"/>
              </w:rPr>
              <w:t>*12*SCS)/2+7.</w:t>
            </w:r>
            <w:r w:rsidR="004F1AE3">
              <w:rPr>
                <w:highlight w:val="yellow"/>
                <w:lang w:eastAsia="ko-KR"/>
              </w:rPr>
              <w:t>38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C3A18" w14:textId="77777777" w:rsidR="000B3682" w:rsidRPr="00B36DD5" w:rsidRDefault="00B36DD5" w:rsidP="00CC2775">
            <w:pPr>
              <w:pStyle w:val="TAC"/>
              <w:rPr>
                <w:kern w:val="24"/>
                <w:szCs w:val="18"/>
                <w:highlight w:val="yellow"/>
                <w:lang w:eastAsia="fr-FR"/>
              </w:rPr>
            </w:pPr>
            <w:r w:rsidRPr="00B36DD5">
              <w:rPr>
                <w:kern w:val="24"/>
                <w:szCs w:val="18"/>
                <w:highlight w:val="yellow"/>
                <w:lang w:eastAsia="fr-FR"/>
              </w:rPr>
              <w:t>&lt;</w:t>
            </w:r>
            <w:proofErr w:type="gramStart"/>
            <w:r w:rsidRPr="00B36DD5">
              <w:rPr>
                <w:kern w:val="24"/>
                <w:szCs w:val="18"/>
                <w:highlight w:val="yellow"/>
                <w:lang w:eastAsia="fr-FR"/>
              </w:rPr>
              <w:t>Max(</w:t>
            </w:r>
            <w:proofErr w:type="gramEnd"/>
            <w:r w:rsidRPr="00B36DD5">
              <w:rPr>
                <w:kern w:val="24"/>
                <w:szCs w:val="18"/>
                <w:highlight w:val="yellow"/>
                <w:lang w:eastAsia="fr-FR"/>
              </w:rPr>
              <w:t>0, 12*SCS*N</w:t>
            </w:r>
            <w:r w:rsidRPr="00B36DD5">
              <w:rPr>
                <w:kern w:val="24"/>
                <w:position w:val="-5"/>
                <w:szCs w:val="18"/>
                <w:highlight w:val="yellow"/>
                <w:vertAlign w:val="subscript"/>
                <w:lang w:eastAsia="fr-FR"/>
              </w:rPr>
              <w:t xml:space="preserve">RB </w:t>
            </w:r>
            <w:r w:rsidRPr="00B36DD5">
              <w:rPr>
                <w:kern w:val="24"/>
                <w:szCs w:val="18"/>
                <w:highlight w:val="yellow"/>
                <w:lang w:eastAsia="fr-FR"/>
              </w:rPr>
              <w:t xml:space="preserve">– 1.8 – </w:t>
            </w:r>
            <w:r w:rsidRPr="00B36DD5">
              <w:rPr>
                <w:highlight w:val="yellow"/>
              </w:rPr>
              <w:t xml:space="preserve"> </w:t>
            </w:r>
            <w:proofErr w:type="spellStart"/>
            <w:r w:rsidRPr="00B36DD5">
              <w:rPr>
                <w:kern w:val="24"/>
                <w:szCs w:val="18"/>
                <w:highlight w:val="yellow"/>
                <w:lang w:eastAsia="fr-FR"/>
              </w:rPr>
              <w:t>RBstart</w:t>
            </w:r>
            <w:proofErr w:type="spellEnd"/>
            <w:r w:rsidRPr="00B36DD5">
              <w:rPr>
                <w:kern w:val="24"/>
                <w:szCs w:val="18"/>
                <w:highlight w:val="yellow"/>
                <w:lang w:eastAsia="fr-FR"/>
              </w:rPr>
              <w:t>*12*SCS)</w:t>
            </w:r>
          </w:p>
          <w:p w14:paraId="5EB3ECBC" w14:textId="7EED84DB" w:rsidR="00B36DD5" w:rsidRPr="00B36DD5" w:rsidRDefault="00B36DD5" w:rsidP="00CC2775">
            <w:pPr>
              <w:pStyle w:val="TAC"/>
              <w:rPr>
                <w:color w:val="000000"/>
                <w:kern w:val="24"/>
                <w:szCs w:val="18"/>
                <w:highlight w:val="yellow"/>
                <w:lang w:eastAsia="fr-FR"/>
              </w:rPr>
            </w:pPr>
            <w:r w:rsidRPr="00B36DD5">
              <w:rPr>
                <w:color w:val="000000"/>
                <w:kern w:val="24"/>
                <w:szCs w:val="18"/>
                <w:highlight w:val="yellow"/>
                <w:lang w:eastAsia="fr-FR"/>
              </w:rPr>
              <w:t>≥5.4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DE1FB" w14:textId="055A8677" w:rsidR="000B3682" w:rsidRPr="00B36DD5" w:rsidRDefault="00B36DD5" w:rsidP="00CC2775">
            <w:pPr>
              <w:pStyle w:val="TAC"/>
              <w:rPr>
                <w:color w:val="000000"/>
                <w:kern w:val="24"/>
                <w:szCs w:val="18"/>
                <w:highlight w:val="yellow"/>
                <w:lang w:eastAsia="fr-FR"/>
              </w:rPr>
            </w:pPr>
            <w:r>
              <w:rPr>
                <w:color w:val="000000"/>
                <w:kern w:val="24"/>
                <w:szCs w:val="18"/>
                <w:highlight w:val="yellow"/>
                <w:lang w:eastAsia="fr-FR"/>
              </w:rPr>
              <w:t>A</w:t>
            </w:r>
            <w:r w:rsidR="00D36D27">
              <w:rPr>
                <w:color w:val="000000"/>
                <w:kern w:val="24"/>
                <w:szCs w:val="18"/>
                <w:highlight w:val="yellow"/>
                <w:lang w:eastAsia="fr-FR"/>
              </w:rPr>
              <w:t>6</w:t>
            </w:r>
          </w:p>
        </w:tc>
      </w:tr>
    </w:tbl>
    <w:p w14:paraId="7BC15C7D" w14:textId="77777777" w:rsidR="00EA1077" w:rsidRDefault="00EA1077" w:rsidP="00EA1077"/>
    <w:p w14:paraId="346334FC" w14:textId="77777777" w:rsidR="002334C4" w:rsidRDefault="002334C4" w:rsidP="00EA1077"/>
    <w:p w14:paraId="25F0619B" w14:textId="657860F2" w:rsidR="00E922EA" w:rsidRDefault="00771280" w:rsidP="00EA1077">
      <w:r>
        <w:t>The proposed A-MPR for 15MHz channel bandwidth in [1] is agreeable from our point of view and it is proposed to</w:t>
      </w:r>
      <w:r w:rsidR="00E922EA">
        <w:t xml:space="preserve"> specify the values as copied below in Table 6.</w:t>
      </w:r>
    </w:p>
    <w:p w14:paraId="6ED5DAA2" w14:textId="2411A9FB" w:rsidR="00E922EA" w:rsidRDefault="00E922EA" w:rsidP="00E922EA">
      <w:pPr>
        <w:jc w:val="center"/>
      </w:pPr>
      <w:r>
        <w:t xml:space="preserve">Table 6: A-MPR for </w:t>
      </w:r>
      <w:r w:rsidR="00D45E83">
        <w:t>20MHz and 30</w:t>
      </w:r>
      <w:r>
        <w:t xml:space="preserve"> MHz channel bandwidth</w:t>
      </w:r>
    </w:p>
    <w:tbl>
      <w:tblPr>
        <w:tblW w:w="7366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62"/>
        <w:gridCol w:w="1631"/>
        <w:gridCol w:w="1103"/>
        <w:gridCol w:w="1134"/>
        <w:gridCol w:w="1134"/>
        <w:gridCol w:w="1202"/>
      </w:tblGrid>
      <w:tr w:rsidR="00B36DD5" w:rsidRPr="006A7B39" w14:paraId="3914315C" w14:textId="3CBDC048" w:rsidTr="005D740A">
        <w:trPr>
          <w:trHeight w:val="70"/>
          <w:jc w:val="center"/>
        </w:trPr>
        <w:tc>
          <w:tcPr>
            <w:tcW w:w="279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FF2DB" w14:textId="77777777" w:rsidR="00B36DD5" w:rsidRPr="006A7B39" w:rsidRDefault="00B36DD5" w:rsidP="00B36DD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  <w:r w:rsidRPr="006A7B39">
              <w:rPr>
                <w:rFonts w:ascii="Arial" w:hAnsi="Arial"/>
                <w:b/>
                <w:sz w:val="16"/>
              </w:rPr>
              <w:t>Modulation/Waveform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4879C" w14:textId="77777777" w:rsidR="00B36DD5" w:rsidRPr="006A7B39" w:rsidRDefault="00B36DD5" w:rsidP="00B36DD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  <w:r w:rsidRPr="006A7B39">
              <w:rPr>
                <w:rFonts w:ascii="Arial" w:hAnsi="Arial"/>
                <w:b/>
                <w:sz w:val="16"/>
                <w:lang w:eastAsia="ko-KR"/>
              </w:rPr>
              <w:t>A3 (dB)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B35385" w14:textId="77777777" w:rsidR="00B36DD5" w:rsidRPr="006A7B39" w:rsidRDefault="00B36DD5" w:rsidP="00B36DD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  <w:r w:rsidRPr="006A7B39">
              <w:rPr>
                <w:rFonts w:ascii="Arial" w:hAnsi="Arial"/>
                <w:b/>
                <w:sz w:val="16"/>
                <w:lang w:eastAsia="ko-KR"/>
              </w:rPr>
              <w:t>A4 (dB)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80C14" w14:textId="77777777" w:rsidR="00B36DD5" w:rsidRPr="006A7B39" w:rsidRDefault="00B36DD5" w:rsidP="00B36DD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  <w:r w:rsidRPr="006A7B39">
              <w:rPr>
                <w:rFonts w:ascii="Arial" w:hAnsi="Arial"/>
                <w:b/>
                <w:sz w:val="16"/>
                <w:lang w:eastAsia="ko-KR"/>
              </w:rPr>
              <w:t>A5 (dB)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866BA3" w14:textId="155F3FB2" w:rsidR="00B36DD5" w:rsidRPr="006A7B39" w:rsidRDefault="00B36DD5" w:rsidP="00B36DD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  <w:lang w:eastAsia="ko-KR"/>
              </w:rPr>
            </w:pPr>
            <w:r w:rsidRPr="006A7B39">
              <w:rPr>
                <w:rFonts w:ascii="Arial" w:hAnsi="Arial"/>
                <w:b/>
                <w:sz w:val="16"/>
                <w:lang w:eastAsia="ko-KR"/>
              </w:rPr>
              <w:t>A</w:t>
            </w:r>
            <w:r w:rsidR="005D740A">
              <w:rPr>
                <w:rFonts w:ascii="Arial" w:hAnsi="Arial"/>
                <w:b/>
                <w:sz w:val="16"/>
                <w:lang w:eastAsia="ko-KR"/>
              </w:rPr>
              <w:t>6</w:t>
            </w:r>
            <w:r w:rsidRPr="006A7B39">
              <w:rPr>
                <w:rFonts w:ascii="Arial" w:hAnsi="Arial"/>
                <w:b/>
                <w:sz w:val="16"/>
                <w:lang w:eastAsia="ko-KR"/>
              </w:rPr>
              <w:t xml:space="preserve"> (dB)</w:t>
            </w:r>
          </w:p>
        </w:tc>
      </w:tr>
      <w:tr w:rsidR="005D740A" w:rsidRPr="006A7B39" w14:paraId="5B71E1AD" w14:textId="7DDC321D" w:rsidTr="005D740A">
        <w:trPr>
          <w:jc w:val="center"/>
        </w:trPr>
        <w:tc>
          <w:tcPr>
            <w:tcW w:w="279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664F2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4B7F8B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  <w:r w:rsidRPr="006A7B39">
              <w:rPr>
                <w:rFonts w:ascii="Arial" w:hAnsi="Arial"/>
                <w:b/>
                <w:sz w:val="16"/>
                <w:lang w:eastAsia="ko-KR"/>
              </w:rPr>
              <w:t>Outer/Inner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8B2FE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  <w:r w:rsidRPr="006A7B39">
              <w:rPr>
                <w:rFonts w:ascii="Arial" w:hAnsi="Arial"/>
                <w:b/>
                <w:sz w:val="16"/>
                <w:lang w:eastAsia="ko-KR"/>
              </w:rPr>
              <w:t>Outer/Inner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7764A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</w:rPr>
            </w:pPr>
            <w:r w:rsidRPr="006A7B39">
              <w:rPr>
                <w:rFonts w:ascii="Arial" w:hAnsi="Arial"/>
                <w:b/>
                <w:sz w:val="16"/>
                <w:lang w:eastAsia="ko-KR"/>
              </w:rPr>
              <w:t>Outer/Inner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6061C" w14:textId="71FA0EED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6"/>
                <w:lang w:eastAsia="ko-KR"/>
              </w:rPr>
            </w:pPr>
            <w:r>
              <w:rPr>
                <w:rFonts w:ascii="Arial" w:hAnsi="Arial"/>
                <w:b/>
                <w:sz w:val="16"/>
                <w:lang w:eastAsia="ko-KR"/>
              </w:rPr>
              <w:t>Outer/</w:t>
            </w:r>
            <w:r w:rsidRPr="006A7B39">
              <w:rPr>
                <w:rFonts w:ascii="Arial" w:hAnsi="Arial"/>
                <w:b/>
                <w:sz w:val="16"/>
                <w:lang w:eastAsia="ko-KR"/>
              </w:rPr>
              <w:t>Inner</w:t>
            </w:r>
          </w:p>
        </w:tc>
      </w:tr>
      <w:tr w:rsidR="005D740A" w:rsidRPr="006A7B39" w14:paraId="75CBD947" w14:textId="77777777" w:rsidTr="005D740A">
        <w:trPr>
          <w:jc w:val="center"/>
        </w:trPr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AEBA029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DFT-s-OFDM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C1776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Pi/2 BPSK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D1083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3</w:t>
            </w:r>
            <w:r>
              <w:rPr>
                <w:rFonts w:ascii="Arial" w:hAnsi="Arial"/>
                <w:sz w:val="16"/>
                <w:lang w:eastAsia="fr-FR"/>
              </w:rPr>
              <w:t>+0.5]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F5B2A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8</w:t>
            </w:r>
            <w:r>
              <w:rPr>
                <w:rFonts w:ascii="Arial" w:hAnsi="Arial"/>
                <w:sz w:val="16"/>
                <w:lang w:eastAsia="fr-FR"/>
              </w:rPr>
              <w:t>+2]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EBB2D" w14:textId="08F44CCE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fr-FR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3</w:t>
            </w:r>
            <w:r>
              <w:rPr>
                <w:rFonts w:ascii="Arial" w:hAnsi="Arial"/>
                <w:sz w:val="16"/>
                <w:lang w:eastAsia="fr-FR"/>
              </w:rPr>
              <w:t>+1.5]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03A63" w14:textId="432046C8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fr-FR"/>
              </w:rPr>
            </w:pPr>
            <w:r>
              <w:rPr>
                <w:rFonts w:ascii="Arial" w:hAnsi="Arial"/>
                <w:sz w:val="16"/>
                <w:lang w:eastAsia="fr-FR"/>
              </w:rPr>
              <w:t>[0+2</w:t>
            </w:r>
            <w:r w:rsidR="007F2557">
              <w:rPr>
                <w:rFonts w:ascii="Arial" w:hAnsi="Arial"/>
                <w:sz w:val="16"/>
                <w:lang w:eastAsia="fr-FR"/>
              </w:rPr>
              <w:t>.0</w:t>
            </w:r>
            <w:r>
              <w:rPr>
                <w:rFonts w:ascii="Arial" w:hAnsi="Arial"/>
                <w:sz w:val="16"/>
                <w:lang w:eastAsia="fr-FR"/>
              </w:rPr>
              <w:t>]</w:t>
            </w:r>
          </w:p>
        </w:tc>
      </w:tr>
      <w:tr w:rsidR="005D740A" w:rsidRPr="006A7B39" w14:paraId="74F234E2" w14:textId="77777777" w:rsidTr="005D740A">
        <w:trPr>
          <w:jc w:val="center"/>
        </w:trPr>
        <w:tc>
          <w:tcPr>
            <w:tcW w:w="116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85B6F55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AD124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QPSK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633EF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3</w:t>
            </w:r>
            <w:r>
              <w:rPr>
                <w:rFonts w:ascii="Arial" w:hAnsi="Arial"/>
                <w:sz w:val="16"/>
                <w:lang w:eastAsia="fr-FR"/>
              </w:rPr>
              <w:t>+0.5]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33A34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8</w:t>
            </w:r>
            <w:r>
              <w:rPr>
                <w:rFonts w:ascii="Arial" w:hAnsi="Arial"/>
                <w:sz w:val="16"/>
                <w:lang w:eastAsia="fr-FR"/>
              </w:rPr>
              <w:t>+2]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0FA66" w14:textId="1F331F1B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fr-FR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3</w:t>
            </w:r>
            <w:r>
              <w:rPr>
                <w:rFonts w:ascii="Arial" w:hAnsi="Arial"/>
                <w:sz w:val="16"/>
                <w:lang w:eastAsia="fr-FR"/>
              </w:rPr>
              <w:t>+1.5]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3DDC1C" w14:textId="4CC9F74D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fr-FR"/>
              </w:rPr>
            </w:pPr>
            <w:r>
              <w:rPr>
                <w:rFonts w:ascii="Arial" w:hAnsi="Arial"/>
                <w:sz w:val="16"/>
                <w:lang w:eastAsia="fr-FR"/>
              </w:rPr>
              <w:t>[0+2</w:t>
            </w:r>
            <w:r w:rsidR="007F2557">
              <w:rPr>
                <w:rFonts w:ascii="Arial" w:hAnsi="Arial"/>
                <w:sz w:val="16"/>
                <w:lang w:eastAsia="fr-FR"/>
              </w:rPr>
              <w:t>.0</w:t>
            </w:r>
            <w:r>
              <w:rPr>
                <w:rFonts w:ascii="Arial" w:hAnsi="Arial"/>
                <w:sz w:val="16"/>
                <w:lang w:eastAsia="fr-FR"/>
              </w:rPr>
              <w:t>]</w:t>
            </w:r>
          </w:p>
        </w:tc>
      </w:tr>
      <w:tr w:rsidR="005D740A" w:rsidRPr="006A7B39" w14:paraId="326E7408" w14:textId="77777777" w:rsidTr="005D740A">
        <w:trPr>
          <w:trHeight w:val="70"/>
          <w:jc w:val="center"/>
        </w:trPr>
        <w:tc>
          <w:tcPr>
            <w:tcW w:w="116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AE3BB0A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B28B3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16 QAM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55277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3</w:t>
            </w:r>
            <w:r>
              <w:rPr>
                <w:rFonts w:ascii="Arial" w:hAnsi="Arial"/>
                <w:sz w:val="16"/>
                <w:lang w:eastAsia="fr-FR"/>
              </w:rPr>
              <w:t>+0.5]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59673C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8</w:t>
            </w:r>
            <w:r>
              <w:rPr>
                <w:rFonts w:ascii="Arial" w:hAnsi="Arial"/>
                <w:sz w:val="16"/>
                <w:lang w:eastAsia="fr-FR"/>
              </w:rPr>
              <w:t>+3]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97C26" w14:textId="073CFEFE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fr-FR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3</w:t>
            </w:r>
            <w:r>
              <w:rPr>
                <w:rFonts w:ascii="Arial" w:hAnsi="Arial"/>
                <w:sz w:val="16"/>
                <w:lang w:eastAsia="fr-FR"/>
              </w:rPr>
              <w:t>+2]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FA214" w14:textId="0B3AE6CC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fr-FR"/>
              </w:rPr>
            </w:pPr>
            <w:r>
              <w:rPr>
                <w:rFonts w:ascii="Arial" w:hAnsi="Arial"/>
                <w:sz w:val="16"/>
                <w:lang w:eastAsia="fr-FR"/>
              </w:rPr>
              <w:t>[1.0+1</w:t>
            </w:r>
            <w:r w:rsidR="007F2557">
              <w:rPr>
                <w:rFonts w:ascii="Arial" w:hAnsi="Arial"/>
                <w:sz w:val="16"/>
                <w:lang w:eastAsia="fr-FR"/>
              </w:rPr>
              <w:t>.0</w:t>
            </w:r>
            <w:r>
              <w:rPr>
                <w:rFonts w:ascii="Arial" w:hAnsi="Arial"/>
                <w:sz w:val="16"/>
                <w:lang w:eastAsia="fr-FR"/>
              </w:rPr>
              <w:t>]</w:t>
            </w:r>
          </w:p>
        </w:tc>
      </w:tr>
      <w:tr w:rsidR="005D740A" w:rsidRPr="006A7B39" w14:paraId="52C1B7C4" w14:textId="77777777" w:rsidTr="005D740A">
        <w:trPr>
          <w:jc w:val="center"/>
        </w:trPr>
        <w:tc>
          <w:tcPr>
            <w:tcW w:w="116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6618C4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10A72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64 QAM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8A78D4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ko-KR"/>
              </w:rPr>
              <w:t>[</w:t>
            </w:r>
            <w:r w:rsidRPr="006A7B39">
              <w:rPr>
                <w:rFonts w:ascii="Arial" w:hAnsi="Arial"/>
                <w:sz w:val="16"/>
                <w:lang w:eastAsia="ko-KR"/>
              </w:rPr>
              <w:t>3</w:t>
            </w:r>
            <w:r>
              <w:rPr>
                <w:rFonts w:ascii="Arial" w:hAnsi="Arial"/>
                <w:sz w:val="16"/>
                <w:lang w:eastAsia="ko-KR"/>
              </w:rPr>
              <w:t>+0.5]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A2672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8</w:t>
            </w:r>
            <w:r>
              <w:rPr>
                <w:rFonts w:ascii="Arial" w:hAnsi="Arial"/>
                <w:sz w:val="16"/>
                <w:lang w:eastAsia="fr-FR"/>
              </w:rPr>
              <w:t>+3]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F29846" w14:textId="4A0F01E2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ko-KR"/>
              </w:rPr>
            </w:pPr>
            <w:r>
              <w:rPr>
                <w:rFonts w:ascii="Arial" w:hAnsi="Arial"/>
                <w:sz w:val="16"/>
                <w:lang w:eastAsia="ko-KR"/>
              </w:rPr>
              <w:t>[</w:t>
            </w:r>
            <w:r w:rsidRPr="006A7B39">
              <w:rPr>
                <w:rFonts w:ascii="Arial" w:hAnsi="Arial"/>
                <w:sz w:val="16"/>
                <w:lang w:eastAsia="ko-KR"/>
              </w:rPr>
              <w:t>4.5</w:t>
            </w:r>
            <w:r>
              <w:rPr>
                <w:rFonts w:ascii="Arial" w:hAnsi="Arial"/>
                <w:sz w:val="16"/>
                <w:lang w:eastAsia="ko-KR"/>
              </w:rPr>
              <w:t>+1]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A7EF9" w14:textId="3C2A412C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ko-KR"/>
              </w:rPr>
            </w:pPr>
            <w:r>
              <w:rPr>
                <w:rFonts w:ascii="Arial" w:hAnsi="Arial"/>
                <w:sz w:val="16"/>
                <w:lang w:eastAsia="ko-KR"/>
              </w:rPr>
              <w:t>[2</w:t>
            </w:r>
            <w:r w:rsidRPr="006A7B39">
              <w:rPr>
                <w:rFonts w:ascii="Arial" w:hAnsi="Arial"/>
                <w:sz w:val="16"/>
                <w:lang w:eastAsia="ko-KR"/>
              </w:rPr>
              <w:t>.5</w:t>
            </w:r>
            <w:r>
              <w:rPr>
                <w:rFonts w:ascii="Arial" w:hAnsi="Arial"/>
                <w:sz w:val="16"/>
                <w:lang w:eastAsia="ko-KR"/>
              </w:rPr>
              <w:t>]</w:t>
            </w:r>
          </w:p>
        </w:tc>
      </w:tr>
      <w:tr w:rsidR="005D740A" w:rsidRPr="006A7B39" w14:paraId="04AA7682" w14:textId="77777777" w:rsidTr="005D740A">
        <w:trPr>
          <w:jc w:val="center"/>
        </w:trPr>
        <w:tc>
          <w:tcPr>
            <w:tcW w:w="116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3C978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4F6AE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256 QAM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8553E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ko-KR"/>
              </w:rPr>
              <w:t>[</w:t>
            </w:r>
            <w:r w:rsidRPr="006A7B39">
              <w:rPr>
                <w:rFonts w:ascii="Arial" w:hAnsi="Arial"/>
                <w:sz w:val="16"/>
                <w:lang w:eastAsia="ko-KR"/>
              </w:rPr>
              <w:t>3</w:t>
            </w:r>
            <w:r>
              <w:rPr>
                <w:rFonts w:ascii="Arial" w:hAnsi="Arial"/>
                <w:sz w:val="16"/>
                <w:lang w:eastAsia="ko-KR"/>
              </w:rPr>
              <w:t>+0.5]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AF1CE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ko-KR"/>
              </w:rPr>
              <w:t>[</w:t>
            </w:r>
            <w:r w:rsidRPr="006A7B39">
              <w:rPr>
                <w:rFonts w:ascii="Arial" w:hAnsi="Arial"/>
                <w:sz w:val="16"/>
                <w:lang w:eastAsia="ko-KR"/>
              </w:rPr>
              <w:t>8</w:t>
            </w:r>
            <w:r>
              <w:rPr>
                <w:rFonts w:ascii="Arial" w:hAnsi="Arial"/>
                <w:sz w:val="16"/>
                <w:lang w:eastAsia="ko-KR"/>
              </w:rPr>
              <w:t>+3]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BCBF6" w14:textId="3CC80A00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ko-KR"/>
              </w:rPr>
            </w:pPr>
            <w:r>
              <w:rPr>
                <w:rFonts w:ascii="Arial" w:hAnsi="Arial"/>
                <w:sz w:val="16"/>
                <w:lang w:eastAsia="ko-KR"/>
              </w:rPr>
              <w:t>[</w:t>
            </w:r>
            <w:r w:rsidRPr="006A7B39">
              <w:rPr>
                <w:rFonts w:ascii="Arial" w:hAnsi="Arial"/>
                <w:sz w:val="16"/>
                <w:lang w:eastAsia="ko-KR"/>
              </w:rPr>
              <w:t>5.5</w:t>
            </w:r>
            <w:r>
              <w:rPr>
                <w:rFonts w:ascii="Arial" w:hAnsi="Arial"/>
                <w:sz w:val="16"/>
                <w:lang w:eastAsia="ko-KR"/>
              </w:rPr>
              <w:t>]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EAE01" w14:textId="3FA003AE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ko-KR"/>
              </w:rPr>
            </w:pPr>
            <w:r>
              <w:rPr>
                <w:rFonts w:ascii="Arial" w:hAnsi="Arial"/>
                <w:sz w:val="16"/>
                <w:lang w:eastAsia="ko-KR"/>
              </w:rPr>
              <w:t>[4</w:t>
            </w:r>
            <w:r w:rsidRPr="006A7B39">
              <w:rPr>
                <w:rFonts w:ascii="Arial" w:hAnsi="Arial"/>
                <w:sz w:val="16"/>
                <w:lang w:eastAsia="ko-KR"/>
              </w:rPr>
              <w:t>.5</w:t>
            </w:r>
            <w:r>
              <w:rPr>
                <w:rFonts w:ascii="Arial" w:hAnsi="Arial"/>
                <w:sz w:val="16"/>
                <w:lang w:eastAsia="ko-KR"/>
              </w:rPr>
              <w:t>]</w:t>
            </w:r>
          </w:p>
        </w:tc>
      </w:tr>
      <w:tr w:rsidR="005D740A" w:rsidRPr="006A7B39" w14:paraId="1CD312D6" w14:textId="77777777" w:rsidTr="005D740A">
        <w:trPr>
          <w:jc w:val="center"/>
        </w:trPr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A91195E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CP-OFDM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6F135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QPSK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051BA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zh-CN"/>
              </w:rPr>
              <w:t>[</w:t>
            </w:r>
            <w:r w:rsidRPr="006A7B39">
              <w:rPr>
                <w:rFonts w:ascii="Arial" w:hAnsi="Arial"/>
                <w:sz w:val="16"/>
                <w:lang w:eastAsia="zh-CN"/>
              </w:rPr>
              <w:t>4.5</w:t>
            </w:r>
            <w:r>
              <w:rPr>
                <w:rFonts w:ascii="Arial" w:hAnsi="Arial"/>
                <w:sz w:val="16"/>
                <w:lang w:eastAsia="zh-CN"/>
              </w:rPr>
              <w:t>+0.5]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C0D62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9.5</w:t>
            </w:r>
            <w:r>
              <w:rPr>
                <w:rFonts w:ascii="Arial" w:hAnsi="Arial"/>
                <w:sz w:val="16"/>
                <w:lang w:eastAsia="fr-FR"/>
              </w:rPr>
              <w:t>+2]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328AF" w14:textId="6134861A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fr-FR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5</w:t>
            </w:r>
            <w:r>
              <w:rPr>
                <w:rFonts w:ascii="Arial" w:hAnsi="Arial"/>
                <w:sz w:val="16"/>
                <w:lang w:eastAsia="fr-FR"/>
              </w:rPr>
              <w:t>+1]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6CDC3" w14:textId="36210005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fr-FR"/>
              </w:rPr>
            </w:pPr>
            <w:r>
              <w:rPr>
                <w:rFonts w:ascii="Arial" w:hAnsi="Arial"/>
                <w:sz w:val="16"/>
                <w:lang w:eastAsia="fr-FR"/>
              </w:rPr>
              <w:t>[1.5+2.5]</w:t>
            </w:r>
          </w:p>
        </w:tc>
      </w:tr>
      <w:tr w:rsidR="005D740A" w:rsidRPr="006A7B39" w14:paraId="6504B3FC" w14:textId="77777777" w:rsidTr="005D740A">
        <w:trPr>
          <w:jc w:val="center"/>
        </w:trPr>
        <w:tc>
          <w:tcPr>
            <w:tcW w:w="116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8865FED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AEC2E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16 QAM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35576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zh-CN"/>
              </w:rPr>
              <w:t>[</w:t>
            </w:r>
            <w:r w:rsidRPr="006A7B39">
              <w:rPr>
                <w:rFonts w:ascii="Arial" w:hAnsi="Arial"/>
                <w:sz w:val="16"/>
                <w:lang w:eastAsia="zh-CN"/>
              </w:rPr>
              <w:t>4.5</w:t>
            </w:r>
            <w:r>
              <w:rPr>
                <w:rFonts w:ascii="Arial" w:hAnsi="Arial"/>
                <w:sz w:val="16"/>
                <w:lang w:eastAsia="zh-CN"/>
              </w:rPr>
              <w:t>+0.5]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5264EA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9.5</w:t>
            </w:r>
            <w:r>
              <w:rPr>
                <w:rFonts w:ascii="Arial" w:hAnsi="Arial"/>
                <w:sz w:val="16"/>
                <w:lang w:eastAsia="fr-FR"/>
              </w:rPr>
              <w:t>+2]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E12678" w14:textId="3709870F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fr-FR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5</w:t>
            </w:r>
            <w:r>
              <w:rPr>
                <w:rFonts w:ascii="Arial" w:hAnsi="Arial"/>
                <w:sz w:val="16"/>
                <w:lang w:eastAsia="fr-FR"/>
              </w:rPr>
              <w:t>+1]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3EEB1" w14:textId="1EF81BE2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fr-FR"/>
              </w:rPr>
            </w:pPr>
            <w:r>
              <w:rPr>
                <w:rFonts w:ascii="Arial" w:hAnsi="Arial"/>
                <w:sz w:val="16"/>
                <w:lang w:eastAsia="fr-FR"/>
              </w:rPr>
              <w:t>[2.0+2</w:t>
            </w:r>
            <w:r w:rsidR="007F2557">
              <w:rPr>
                <w:rFonts w:ascii="Arial" w:hAnsi="Arial"/>
                <w:sz w:val="16"/>
                <w:lang w:eastAsia="fr-FR"/>
              </w:rPr>
              <w:t>.0</w:t>
            </w:r>
            <w:r>
              <w:rPr>
                <w:rFonts w:ascii="Arial" w:hAnsi="Arial"/>
                <w:sz w:val="16"/>
                <w:lang w:eastAsia="fr-FR"/>
              </w:rPr>
              <w:t>]</w:t>
            </w:r>
          </w:p>
        </w:tc>
      </w:tr>
      <w:tr w:rsidR="005D740A" w:rsidRPr="006A7B39" w14:paraId="5FD8CD8A" w14:textId="77777777" w:rsidTr="005D740A">
        <w:trPr>
          <w:trHeight w:val="70"/>
          <w:jc w:val="center"/>
        </w:trPr>
        <w:tc>
          <w:tcPr>
            <w:tcW w:w="116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079A72A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E96DA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64 QAM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E0390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zh-CN"/>
              </w:rPr>
              <w:t>[</w:t>
            </w:r>
            <w:r w:rsidRPr="006A7B39">
              <w:rPr>
                <w:rFonts w:ascii="Arial" w:hAnsi="Arial"/>
                <w:sz w:val="16"/>
                <w:lang w:eastAsia="zh-CN"/>
              </w:rPr>
              <w:t>4.5</w:t>
            </w:r>
            <w:r>
              <w:rPr>
                <w:rFonts w:ascii="Arial" w:hAnsi="Arial"/>
                <w:sz w:val="16"/>
                <w:lang w:eastAsia="zh-CN"/>
              </w:rPr>
              <w:t>+0.5]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B6C7F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9.5</w:t>
            </w:r>
            <w:r>
              <w:rPr>
                <w:rFonts w:ascii="Arial" w:hAnsi="Arial"/>
                <w:sz w:val="16"/>
                <w:lang w:eastAsia="fr-FR"/>
              </w:rPr>
              <w:t>+2]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2A1AF" w14:textId="038F2EB5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ko-KR"/>
              </w:rPr>
            </w:pPr>
            <w:r>
              <w:rPr>
                <w:rFonts w:ascii="Arial" w:hAnsi="Arial"/>
                <w:sz w:val="16"/>
                <w:lang w:eastAsia="ko-KR"/>
              </w:rPr>
              <w:t>[</w:t>
            </w:r>
            <w:r w:rsidRPr="006A7B39">
              <w:rPr>
                <w:rFonts w:ascii="Arial" w:hAnsi="Arial"/>
                <w:sz w:val="16"/>
                <w:lang w:eastAsia="ko-KR"/>
              </w:rPr>
              <w:t>5.5</w:t>
            </w:r>
            <w:r>
              <w:rPr>
                <w:rFonts w:ascii="Arial" w:hAnsi="Arial"/>
                <w:sz w:val="16"/>
                <w:lang w:eastAsia="ko-KR"/>
              </w:rPr>
              <w:t>+0.5]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E32E2" w14:textId="2CC026BE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ko-KR"/>
              </w:rPr>
            </w:pPr>
            <w:r>
              <w:rPr>
                <w:rFonts w:ascii="Arial" w:hAnsi="Arial"/>
                <w:sz w:val="16"/>
                <w:lang w:eastAsia="ko-KR"/>
              </w:rPr>
              <w:t>[3.5+0.5]</w:t>
            </w:r>
          </w:p>
        </w:tc>
      </w:tr>
      <w:tr w:rsidR="005D740A" w:rsidRPr="006A7B39" w14:paraId="7BD91986" w14:textId="77777777" w:rsidTr="005D740A">
        <w:trPr>
          <w:jc w:val="center"/>
        </w:trPr>
        <w:tc>
          <w:tcPr>
            <w:tcW w:w="116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21A9A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335E6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 w:rsidRPr="006A7B39">
              <w:rPr>
                <w:rFonts w:ascii="Arial" w:hAnsi="Arial"/>
                <w:sz w:val="16"/>
              </w:rPr>
              <w:t>256 QAM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79BFC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zh-CN"/>
              </w:rPr>
              <w:t>[</w:t>
            </w:r>
            <w:r w:rsidRPr="006A7B39">
              <w:rPr>
                <w:rFonts w:ascii="Arial" w:hAnsi="Arial"/>
                <w:sz w:val="16"/>
                <w:lang w:eastAsia="zh-CN"/>
              </w:rPr>
              <w:t>4.5</w:t>
            </w:r>
            <w:r>
              <w:rPr>
                <w:rFonts w:ascii="Arial" w:hAnsi="Arial"/>
                <w:sz w:val="16"/>
                <w:lang w:eastAsia="zh-CN"/>
              </w:rPr>
              <w:t>+0.5]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7EDCF" w14:textId="77777777" w:rsidR="005D740A" w:rsidRPr="006A7B39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9.5</w:t>
            </w:r>
            <w:r>
              <w:rPr>
                <w:rFonts w:ascii="Arial" w:hAnsi="Arial"/>
                <w:sz w:val="16"/>
                <w:lang w:eastAsia="fr-FR"/>
              </w:rPr>
              <w:t>+2]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3B35E" w14:textId="26FF8A95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fr-FR"/>
              </w:rPr>
            </w:pPr>
            <w:r>
              <w:rPr>
                <w:rFonts w:ascii="Arial" w:hAnsi="Arial"/>
                <w:sz w:val="16"/>
                <w:lang w:eastAsia="fr-FR"/>
              </w:rPr>
              <w:t>[</w:t>
            </w:r>
            <w:r w:rsidRPr="006A7B39">
              <w:rPr>
                <w:rFonts w:ascii="Arial" w:hAnsi="Arial"/>
                <w:sz w:val="16"/>
                <w:lang w:eastAsia="fr-FR"/>
              </w:rPr>
              <w:t>7.5</w:t>
            </w:r>
            <w:r>
              <w:rPr>
                <w:rFonts w:ascii="Arial" w:hAnsi="Arial"/>
                <w:sz w:val="16"/>
                <w:lang w:eastAsia="fr-FR"/>
              </w:rPr>
              <w:t>]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C8B0F" w14:textId="23EEA8A5" w:rsidR="005D740A" w:rsidRDefault="005D740A" w:rsidP="00B36DD5">
            <w:pPr>
              <w:keepNext/>
              <w:keepLines/>
              <w:spacing w:after="0"/>
              <w:jc w:val="center"/>
              <w:rPr>
                <w:rFonts w:ascii="Arial" w:hAnsi="Arial"/>
                <w:sz w:val="16"/>
                <w:lang w:eastAsia="fr-FR"/>
              </w:rPr>
            </w:pPr>
            <w:r>
              <w:rPr>
                <w:rFonts w:ascii="Arial" w:hAnsi="Arial"/>
                <w:sz w:val="16"/>
                <w:lang w:eastAsia="fr-FR"/>
              </w:rPr>
              <w:t>[6.5]</w:t>
            </w:r>
          </w:p>
        </w:tc>
      </w:tr>
    </w:tbl>
    <w:p w14:paraId="16BE8262" w14:textId="77777777" w:rsidR="00083FB3" w:rsidRDefault="00083FB3" w:rsidP="00EA1077">
      <w:pPr>
        <w:rPr>
          <w:b/>
          <w:bCs/>
        </w:rPr>
      </w:pPr>
    </w:p>
    <w:p w14:paraId="1398652C" w14:textId="203F4EDC" w:rsidR="00594CBD" w:rsidRDefault="00801886" w:rsidP="00EA1077">
      <w:r>
        <w:t>In total the PC2 regions would be arranged as shown below:</w:t>
      </w:r>
    </w:p>
    <w:p w14:paraId="03A728FD" w14:textId="2291323F" w:rsidR="00801886" w:rsidRPr="00594CBD" w:rsidRDefault="00801886" w:rsidP="00801886">
      <w:pPr>
        <w:jc w:val="center"/>
      </w:pPr>
      <w:r w:rsidRPr="00801886">
        <w:rPr>
          <w:noProof/>
        </w:rPr>
        <w:drawing>
          <wp:inline distT="0" distB="0" distL="0" distR="0" wp14:anchorId="37415927" wp14:editId="4C320613">
            <wp:extent cx="2071558" cy="1983658"/>
            <wp:effectExtent l="0" t="0" r="0" b="0"/>
            <wp:docPr id="699223308" name="Picture 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223308" name="Picture 1" descr="Diagram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75214" cy="1987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37D01" w14:textId="30F26FEA" w:rsidR="00E922EA" w:rsidRPr="00083FB3" w:rsidRDefault="00083FB3" w:rsidP="00EA1077">
      <w:pPr>
        <w:rPr>
          <w:b/>
          <w:bCs/>
        </w:rPr>
        <w:sectPr w:rsidR="00E922EA" w:rsidRPr="00083FB3" w:rsidSect="00F96B75">
          <w:footnotePr>
            <w:numRestart w:val="eachSect"/>
          </w:footnotePr>
          <w:pgSz w:w="11907" w:h="16840" w:code="9"/>
          <w:pgMar w:top="1134" w:right="1134" w:bottom="1418" w:left="1134" w:header="851" w:footer="340" w:gutter="0"/>
          <w:cols w:space="720"/>
          <w:formProt w:val="0"/>
          <w:docGrid w:linePitch="272"/>
        </w:sectPr>
      </w:pPr>
      <w:r w:rsidRPr="00083FB3">
        <w:rPr>
          <w:b/>
          <w:bCs/>
        </w:rPr>
        <w:t>Proposal 3:</w:t>
      </w:r>
      <w:r w:rsidRPr="00083FB3">
        <w:t xml:space="preserve"> </w:t>
      </w:r>
      <w:r>
        <w:t xml:space="preserve">Apply A-MPR regions and MPR from Table 5 and Table 6 for </w:t>
      </w:r>
      <w:r w:rsidR="00D93AF6">
        <w:t>25</w:t>
      </w:r>
      <w:r>
        <w:t>MHz</w:t>
      </w:r>
      <w:r w:rsidR="00D93AF6">
        <w:t xml:space="preserve"> and 30MHz</w:t>
      </w:r>
      <w:r>
        <w:t xml:space="preserve"> channel </w:t>
      </w:r>
      <w:r w:rsidR="003D7EE1">
        <w:t>bandwidth.</w:t>
      </w:r>
    </w:p>
    <w:p w14:paraId="1979829A" w14:textId="77777777" w:rsidR="00580C3D" w:rsidRPr="007C7952" w:rsidRDefault="00580C3D" w:rsidP="003D7EE1">
      <w:pPr>
        <w:pStyle w:val="Proposal"/>
        <w:ind w:left="0" w:firstLine="0"/>
      </w:pPr>
    </w:p>
    <w:p w14:paraId="34C99636" w14:textId="553B2D88" w:rsidR="008E7986" w:rsidRDefault="00A84761" w:rsidP="008E7986">
      <w:pPr>
        <w:pStyle w:val="Heading1"/>
      </w:pPr>
      <w:r>
        <w:t>4</w:t>
      </w:r>
      <w:r w:rsidR="008E7986">
        <w:tab/>
        <w:t>Conclusions</w:t>
      </w:r>
    </w:p>
    <w:p w14:paraId="4B5A9A6F" w14:textId="3408411C" w:rsidR="00335226" w:rsidRDefault="00400AFA" w:rsidP="00335226">
      <w:r>
        <w:t>This</w:t>
      </w:r>
      <w:r w:rsidR="00335226">
        <w:t xml:space="preserve"> contribution provides</w:t>
      </w:r>
      <w:r w:rsidR="00D646F5">
        <w:t xml:space="preserve"> A-MPR simulation results and</w:t>
      </w:r>
      <w:r w:rsidR="00335226">
        <w:t xml:space="preserve"> </w:t>
      </w:r>
      <w:r>
        <w:t>proposals on NS_</w:t>
      </w:r>
      <w:r w:rsidR="005742FD">
        <w:t>18</w:t>
      </w:r>
      <w:r>
        <w:t xml:space="preserve"> based on RAN4#106-bis-e contribution and discussion</w:t>
      </w:r>
      <w:r w:rsidR="00335226">
        <w:t>.</w:t>
      </w:r>
      <w:r w:rsidR="004E430C">
        <w:t xml:space="preserve"> The following proposal</w:t>
      </w:r>
      <w:r w:rsidR="00D060B3">
        <w:t>s</w:t>
      </w:r>
      <w:r w:rsidR="004E430C">
        <w:t xml:space="preserve"> </w:t>
      </w:r>
      <w:r w:rsidR="00D060B3">
        <w:t>are</w:t>
      </w:r>
      <w:r w:rsidR="004E430C">
        <w:t xml:space="preserve"> made:</w:t>
      </w:r>
    </w:p>
    <w:p w14:paraId="1A33A381" w14:textId="557B407D" w:rsidR="005742FD" w:rsidRDefault="005742FD" w:rsidP="005742FD">
      <w:r w:rsidRPr="00FB52FC">
        <w:rPr>
          <w:b/>
          <w:bCs/>
        </w:rPr>
        <w:t>Proposal</w:t>
      </w:r>
      <w:r>
        <w:rPr>
          <w:b/>
          <w:bCs/>
        </w:rPr>
        <w:t xml:space="preserve"> 1</w:t>
      </w:r>
      <w:r w:rsidRPr="00FB52FC">
        <w:rPr>
          <w:b/>
          <w:bCs/>
        </w:rPr>
        <w:t>:</w:t>
      </w:r>
      <w:r>
        <w:t xml:space="preserve"> For 5MHz channel bandwidth apply the A-MPR provided in Table 2</w:t>
      </w:r>
      <w:r w:rsidR="002A464A">
        <w:t xml:space="preserve"> (same values as proposed in </w:t>
      </w:r>
      <w:r w:rsidR="002A464A" w:rsidRPr="002A464A">
        <w:t>R4-2304519</w:t>
      </w:r>
      <w:r w:rsidR="002A464A">
        <w:t>)</w:t>
      </w:r>
      <w:r>
        <w:t>.</w:t>
      </w:r>
    </w:p>
    <w:p w14:paraId="08D9BB3C" w14:textId="20A8DD46" w:rsidR="005742FD" w:rsidRPr="00A0120D" w:rsidRDefault="005742FD" w:rsidP="005742FD">
      <w:r>
        <w:rPr>
          <w:b/>
          <w:bCs/>
        </w:rPr>
        <w:t xml:space="preserve">Proposal 2: </w:t>
      </w:r>
      <w:r>
        <w:t xml:space="preserve">Apply A-MPR regions and MPR from Table 3 for </w:t>
      </w:r>
      <w:r w:rsidRPr="00C72344">
        <w:t xml:space="preserve">10MHz, 15MHz and 20MHz </w:t>
      </w:r>
      <w:r>
        <w:t>channel bandwidth</w:t>
      </w:r>
      <w:r w:rsidR="002A464A">
        <w:t xml:space="preserve"> (same values as proposed in </w:t>
      </w:r>
      <w:r w:rsidR="002A464A" w:rsidRPr="002A464A">
        <w:t>R4-2304519</w:t>
      </w:r>
      <w:r w:rsidR="002A464A">
        <w:t>)</w:t>
      </w:r>
      <w:r>
        <w:t>.</w:t>
      </w:r>
    </w:p>
    <w:p w14:paraId="05CC6F0A" w14:textId="4C07320F" w:rsidR="005E69AE" w:rsidRDefault="005742FD" w:rsidP="005742FD">
      <w:r w:rsidRPr="00083FB3">
        <w:rPr>
          <w:b/>
          <w:bCs/>
        </w:rPr>
        <w:t>Proposal 3:</w:t>
      </w:r>
      <w:r w:rsidRPr="00083FB3">
        <w:t xml:space="preserve"> </w:t>
      </w:r>
      <w:r>
        <w:t xml:space="preserve">Apply A-MPR regions and MPR from Table 5 and Table 6 for 25MHz and 30MHz channel </w:t>
      </w:r>
      <w:proofErr w:type="gramStart"/>
      <w:r>
        <w:t>bandwidth</w:t>
      </w:r>
      <w:proofErr w:type="gramEnd"/>
    </w:p>
    <w:p w14:paraId="5D2DDC34" w14:textId="77777777" w:rsidR="005E69AE" w:rsidRDefault="005E69AE" w:rsidP="005E69AE">
      <w:pPr>
        <w:pStyle w:val="Heading1"/>
      </w:pPr>
      <w:r>
        <w:t>4</w:t>
      </w:r>
      <w:r>
        <w:tab/>
        <w:t>References</w:t>
      </w:r>
    </w:p>
    <w:bookmarkEnd w:id="0"/>
    <w:p w14:paraId="01C7BDE5" w14:textId="1A22F74B" w:rsidR="007F3A2A" w:rsidRPr="006F7CE5" w:rsidRDefault="007129D7" w:rsidP="007F3A2A">
      <w:pPr>
        <w:numPr>
          <w:ilvl w:val="0"/>
          <w:numId w:val="11"/>
        </w:numPr>
        <w:rPr>
          <w:b/>
          <w:lang w:val="en-US"/>
        </w:rPr>
      </w:pPr>
      <w:r w:rsidRPr="007129D7">
        <w:t>R4-2304519</w:t>
      </w:r>
      <w:r>
        <w:t>,</w:t>
      </w:r>
      <w:r w:rsidRPr="007129D7">
        <w:t xml:space="preserve"> </w:t>
      </w:r>
      <w:r w:rsidR="007F3A2A" w:rsidRPr="007F3A2A">
        <w:rPr>
          <w:lang w:val="en-US"/>
        </w:rPr>
        <w:t>“</w:t>
      </w:r>
      <w:r w:rsidRPr="007129D7">
        <w:rPr>
          <w:lang w:val="en-US"/>
        </w:rPr>
        <w:t>PC2 A-MPR for band n28 NS_18</w:t>
      </w:r>
      <w:r w:rsidR="007F3A2A" w:rsidRPr="007F3A2A">
        <w:rPr>
          <w:lang w:val="en-US"/>
        </w:rPr>
        <w:t xml:space="preserve">“, </w:t>
      </w:r>
      <w:r w:rsidR="00EF587C" w:rsidRPr="00EF587C">
        <w:rPr>
          <w:lang w:val="en-US"/>
        </w:rPr>
        <w:t xml:space="preserve">Huawei, </w:t>
      </w:r>
      <w:proofErr w:type="spellStart"/>
      <w:r w:rsidR="00EF587C" w:rsidRPr="00EF587C">
        <w:rPr>
          <w:lang w:val="en-US"/>
        </w:rPr>
        <w:t>HiSilicon</w:t>
      </w:r>
      <w:proofErr w:type="spellEnd"/>
      <w:r w:rsidR="00E7095F">
        <w:rPr>
          <w:lang w:val="en-US"/>
        </w:rPr>
        <w:t xml:space="preserve">, </w:t>
      </w:r>
      <w:r w:rsidR="00E7095F" w:rsidRPr="00E7095F">
        <w:rPr>
          <w:lang w:val="en-US"/>
        </w:rPr>
        <w:t>3GPP TSG-RAN WG4 Meeting #10</w:t>
      </w:r>
      <w:r w:rsidR="00EF587C">
        <w:rPr>
          <w:lang w:val="en-US"/>
        </w:rPr>
        <w:t>6bis</w:t>
      </w:r>
      <w:r w:rsidR="00E7095F" w:rsidRPr="00E7095F">
        <w:rPr>
          <w:lang w:val="en-US"/>
        </w:rPr>
        <w:t>-e</w:t>
      </w:r>
    </w:p>
    <w:p w14:paraId="46030AF9" w14:textId="77777777" w:rsidR="006F7CE5" w:rsidRPr="007F3A2A" w:rsidRDefault="006F7CE5" w:rsidP="006F7CE5">
      <w:pPr>
        <w:rPr>
          <w:b/>
          <w:lang w:val="en-US"/>
        </w:rPr>
      </w:pPr>
    </w:p>
    <w:p w14:paraId="21F9D74F" w14:textId="77777777" w:rsidR="005E69AE" w:rsidRPr="007F3A2A" w:rsidRDefault="005E69AE" w:rsidP="005E69AE">
      <w:pPr>
        <w:rPr>
          <w:lang w:val="en-US"/>
        </w:rPr>
      </w:pPr>
    </w:p>
    <w:sectPr w:rsidR="005E69AE" w:rsidRPr="007F3A2A" w:rsidSect="008A093A">
      <w:headerReference w:type="default" r:id="rId23"/>
      <w:footerReference w:type="default" r:id="rId24"/>
      <w:footerReference w:type="first" r:id="rId25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F03C5D" w14:textId="77777777" w:rsidR="00BF14AF" w:rsidRDefault="00BF14AF">
      <w:r>
        <w:separator/>
      </w:r>
    </w:p>
  </w:endnote>
  <w:endnote w:type="continuationSeparator" w:id="0">
    <w:p w14:paraId="08CB5CF8" w14:textId="77777777" w:rsidR="00BF14AF" w:rsidRDefault="00BF14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22E1B5" w14:textId="77777777" w:rsidR="00BF14AF" w:rsidRDefault="00BF14AF">
      <w:r>
        <w:separator/>
      </w:r>
    </w:p>
  </w:footnote>
  <w:footnote w:type="continuationSeparator" w:id="0">
    <w:p w14:paraId="1A1BD706" w14:textId="77777777" w:rsidR="00BF14AF" w:rsidRDefault="00BF14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E12EA"/>
    <w:multiLevelType w:val="hybridMultilevel"/>
    <w:tmpl w:val="BED453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44610E"/>
    <w:multiLevelType w:val="hybridMultilevel"/>
    <w:tmpl w:val="171E2AAC"/>
    <w:lvl w:ilvl="0" w:tplc="0C5A5C4A">
      <w:start w:val="37"/>
      <w:numFmt w:val="bullet"/>
      <w:lvlText w:val=""/>
      <w:lvlJc w:val="left"/>
      <w:pPr>
        <w:ind w:left="4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D1D3942"/>
    <w:multiLevelType w:val="hybridMultilevel"/>
    <w:tmpl w:val="5A34E458"/>
    <w:lvl w:ilvl="0" w:tplc="EF1C88B8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9185239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20101876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508523758">
    <w:abstractNumId w:val="1"/>
  </w:num>
  <w:num w:numId="4" w16cid:durableId="314527765">
    <w:abstractNumId w:val="10"/>
  </w:num>
  <w:num w:numId="5" w16cid:durableId="636910375">
    <w:abstractNumId w:val="2"/>
  </w:num>
  <w:num w:numId="6" w16cid:durableId="628702817">
    <w:abstractNumId w:val="2"/>
  </w:num>
  <w:num w:numId="7" w16cid:durableId="822425343">
    <w:abstractNumId w:val="6"/>
  </w:num>
  <w:num w:numId="8" w16cid:durableId="858004916">
    <w:abstractNumId w:val="4"/>
  </w:num>
  <w:num w:numId="9" w16cid:durableId="686558600">
    <w:abstractNumId w:val="3"/>
  </w:num>
  <w:num w:numId="10" w16cid:durableId="777027033">
    <w:abstractNumId w:val="5"/>
  </w:num>
  <w:num w:numId="11" w16cid:durableId="899704539">
    <w:abstractNumId w:val="9"/>
  </w:num>
  <w:num w:numId="12" w16cid:durableId="980811830">
    <w:abstractNumId w:val="11"/>
  </w:num>
  <w:num w:numId="13" w16cid:durableId="529956578">
    <w:abstractNumId w:val="8"/>
  </w:num>
  <w:num w:numId="14" w16cid:durableId="17447182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1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1187A"/>
    <w:rsid w:val="00014EB2"/>
    <w:rsid w:val="0001722D"/>
    <w:rsid w:val="00032EDA"/>
    <w:rsid w:val="00033397"/>
    <w:rsid w:val="0003447A"/>
    <w:rsid w:val="00035BDF"/>
    <w:rsid w:val="00036F6A"/>
    <w:rsid w:val="00037665"/>
    <w:rsid w:val="00037CC5"/>
    <w:rsid w:val="00040095"/>
    <w:rsid w:val="0004110C"/>
    <w:rsid w:val="0004646E"/>
    <w:rsid w:val="00051834"/>
    <w:rsid w:val="00052794"/>
    <w:rsid w:val="00054A22"/>
    <w:rsid w:val="00054E52"/>
    <w:rsid w:val="00061661"/>
    <w:rsid w:val="00062023"/>
    <w:rsid w:val="00062A6F"/>
    <w:rsid w:val="000655A6"/>
    <w:rsid w:val="00072004"/>
    <w:rsid w:val="00076E7B"/>
    <w:rsid w:val="00080512"/>
    <w:rsid w:val="00081A6D"/>
    <w:rsid w:val="00082D55"/>
    <w:rsid w:val="00083FB3"/>
    <w:rsid w:val="00086A4C"/>
    <w:rsid w:val="000872A6"/>
    <w:rsid w:val="00096C65"/>
    <w:rsid w:val="000A365D"/>
    <w:rsid w:val="000A530C"/>
    <w:rsid w:val="000A68F3"/>
    <w:rsid w:val="000B3682"/>
    <w:rsid w:val="000C4381"/>
    <w:rsid w:val="000C47C3"/>
    <w:rsid w:val="000D58AB"/>
    <w:rsid w:val="000E7E3F"/>
    <w:rsid w:val="000F50EC"/>
    <w:rsid w:val="000F7834"/>
    <w:rsid w:val="001014EA"/>
    <w:rsid w:val="001032BC"/>
    <w:rsid w:val="00104BC6"/>
    <w:rsid w:val="001064E7"/>
    <w:rsid w:val="00107FB2"/>
    <w:rsid w:val="00114E2C"/>
    <w:rsid w:val="0012407D"/>
    <w:rsid w:val="00126CA6"/>
    <w:rsid w:val="00133525"/>
    <w:rsid w:val="00141DDF"/>
    <w:rsid w:val="0015753C"/>
    <w:rsid w:val="00161A9C"/>
    <w:rsid w:val="00164651"/>
    <w:rsid w:val="00173B76"/>
    <w:rsid w:val="00176C55"/>
    <w:rsid w:val="00176E29"/>
    <w:rsid w:val="00177BF7"/>
    <w:rsid w:val="001825E3"/>
    <w:rsid w:val="00190B1E"/>
    <w:rsid w:val="001940D3"/>
    <w:rsid w:val="001A1AA4"/>
    <w:rsid w:val="001A39E7"/>
    <w:rsid w:val="001A3E60"/>
    <w:rsid w:val="001A4C42"/>
    <w:rsid w:val="001A4E68"/>
    <w:rsid w:val="001A5253"/>
    <w:rsid w:val="001A6573"/>
    <w:rsid w:val="001B67CA"/>
    <w:rsid w:val="001C21C3"/>
    <w:rsid w:val="001C2FEA"/>
    <w:rsid w:val="001D02C2"/>
    <w:rsid w:val="001D0318"/>
    <w:rsid w:val="001D03D7"/>
    <w:rsid w:val="001D7DBE"/>
    <w:rsid w:val="001F0C1D"/>
    <w:rsid w:val="001F1132"/>
    <w:rsid w:val="001F168B"/>
    <w:rsid w:val="001F6D59"/>
    <w:rsid w:val="001F7F82"/>
    <w:rsid w:val="00200328"/>
    <w:rsid w:val="00203852"/>
    <w:rsid w:val="00203F71"/>
    <w:rsid w:val="002124DC"/>
    <w:rsid w:val="00215574"/>
    <w:rsid w:val="0021742C"/>
    <w:rsid w:val="002334C4"/>
    <w:rsid w:val="002347A2"/>
    <w:rsid w:val="00243987"/>
    <w:rsid w:val="00247926"/>
    <w:rsid w:val="00251005"/>
    <w:rsid w:val="00261AE0"/>
    <w:rsid w:val="0026644B"/>
    <w:rsid w:val="002675F0"/>
    <w:rsid w:val="00276EE4"/>
    <w:rsid w:val="00281AE2"/>
    <w:rsid w:val="00287F31"/>
    <w:rsid w:val="002A0775"/>
    <w:rsid w:val="002A464A"/>
    <w:rsid w:val="002A769C"/>
    <w:rsid w:val="002A79F8"/>
    <w:rsid w:val="002B1D7E"/>
    <w:rsid w:val="002B6339"/>
    <w:rsid w:val="002B6DF9"/>
    <w:rsid w:val="002C6B80"/>
    <w:rsid w:val="002C7B3F"/>
    <w:rsid w:val="002D2E22"/>
    <w:rsid w:val="002D3BC5"/>
    <w:rsid w:val="002D6E04"/>
    <w:rsid w:val="002E00EE"/>
    <w:rsid w:val="002E07CC"/>
    <w:rsid w:val="002E174C"/>
    <w:rsid w:val="002E4080"/>
    <w:rsid w:val="002F3FB7"/>
    <w:rsid w:val="002F6F2B"/>
    <w:rsid w:val="002F7647"/>
    <w:rsid w:val="00302805"/>
    <w:rsid w:val="00305920"/>
    <w:rsid w:val="003077A8"/>
    <w:rsid w:val="003172DC"/>
    <w:rsid w:val="00323B17"/>
    <w:rsid w:val="00335059"/>
    <w:rsid w:val="00335226"/>
    <w:rsid w:val="00335709"/>
    <w:rsid w:val="00336051"/>
    <w:rsid w:val="003378AE"/>
    <w:rsid w:val="00340356"/>
    <w:rsid w:val="0034052F"/>
    <w:rsid w:val="0034176B"/>
    <w:rsid w:val="0035462D"/>
    <w:rsid w:val="00360AA9"/>
    <w:rsid w:val="00361696"/>
    <w:rsid w:val="00366EFA"/>
    <w:rsid w:val="003678A3"/>
    <w:rsid w:val="0037554F"/>
    <w:rsid w:val="003765B8"/>
    <w:rsid w:val="00383106"/>
    <w:rsid w:val="00387858"/>
    <w:rsid w:val="00393EA5"/>
    <w:rsid w:val="003A0483"/>
    <w:rsid w:val="003B076D"/>
    <w:rsid w:val="003B3719"/>
    <w:rsid w:val="003B4A2F"/>
    <w:rsid w:val="003C00A0"/>
    <w:rsid w:val="003C3971"/>
    <w:rsid w:val="003C458E"/>
    <w:rsid w:val="003D487F"/>
    <w:rsid w:val="003D566C"/>
    <w:rsid w:val="003D649C"/>
    <w:rsid w:val="003D713C"/>
    <w:rsid w:val="003D7EE1"/>
    <w:rsid w:val="003D7EFE"/>
    <w:rsid w:val="003E0648"/>
    <w:rsid w:val="003E1664"/>
    <w:rsid w:val="003E1C53"/>
    <w:rsid w:val="003E390C"/>
    <w:rsid w:val="003E7753"/>
    <w:rsid w:val="003F1DE9"/>
    <w:rsid w:val="00400AFA"/>
    <w:rsid w:val="004050EA"/>
    <w:rsid w:val="00407C75"/>
    <w:rsid w:val="00410C74"/>
    <w:rsid w:val="004116EB"/>
    <w:rsid w:val="00414FEE"/>
    <w:rsid w:val="004177EB"/>
    <w:rsid w:val="00423334"/>
    <w:rsid w:val="00424339"/>
    <w:rsid w:val="004339D2"/>
    <w:rsid w:val="00434540"/>
    <w:rsid w:val="004345EC"/>
    <w:rsid w:val="0043541E"/>
    <w:rsid w:val="00436A8C"/>
    <w:rsid w:val="00443B1F"/>
    <w:rsid w:val="004509C1"/>
    <w:rsid w:val="00450B2E"/>
    <w:rsid w:val="00460045"/>
    <w:rsid w:val="004634D0"/>
    <w:rsid w:val="004640F5"/>
    <w:rsid w:val="0047076F"/>
    <w:rsid w:val="00471049"/>
    <w:rsid w:val="00471735"/>
    <w:rsid w:val="004826A9"/>
    <w:rsid w:val="004837BD"/>
    <w:rsid w:val="00484657"/>
    <w:rsid w:val="00496011"/>
    <w:rsid w:val="00496ACE"/>
    <w:rsid w:val="004A0895"/>
    <w:rsid w:val="004A22C7"/>
    <w:rsid w:val="004A3213"/>
    <w:rsid w:val="004B6798"/>
    <w:rsid w:val="004C1601"/>
    <w:rsid w:val="004C3099"/>
    <w:rsid w:val="004C3B4F"/>
    <w:rsid w:val="004C4EA0"/>
    <w:rsid w:val="004C7B37"/>
    <w:rsid w:val="004D3578"/>
    <w:rsid w:val="004D4338"/>
    <w:rsid w:val="004E17C7"/>
    <w:rsid w:val="004E213A"/>
    <w:rsid w:val="004E2D77"/>
    <w:rsid w:val="004E430C"/>
    <w:rsid w:val="004E4647"/>
    <w:rsid w:val="004E54EF"/>
    <w:rsid w:val="004E7FD6"/>
    <w:rsid w:val="004F0988"/>
    <w:rsid w:val="004F1AE3"/>
    <w:rsid w:val="004F29F1"/>
    <w:rsid w:val="004F3340"/>
    <w:rsid w:val="004F3E3D"/>
    <w:rsid w:val="005061B8"/>
    <w:rsid w:val="00515717"/>
    <w:rsid w:val="00526610"/>
    <w:rsid w:val="0053388B"/>
    <w:rsid w:val="005345D1"/>
    <w:rsid w:val="00535773"/>
    <w:rsid w:val="0053790B"/>
    <w:rsid w:val="00537BFA"/>
    <w:rsid w:val="00543E6C"/>
    <w:rsid w:val="00554FE1"/>
    <w:rsid w:val="00555723"/>
    <w:rsid w:val="00560943"/>
    <w:rsid w:val="00565087"/>
    <w:rsid w:val="00570ED1"/>
    <w:rsid w:val="0057261C"/>
    <w:rsid w:val="00572E14"/>
    <w:rsid w:val="005742FD"/>
    <w:rsid w:val="005743C8"/>
    <w:rsid w:val="00580C3D"/>
    <w:rsid w:val="005837C8"/>
    <w:rsid w:val="005861FD"/>
    <w:rsid w:val="00594CBD"/>
    <w:rsid w:val="005973BE"/>
    <w:rsid w:val="005A4164"/>
    <w:rsid w:val="005A5986"/>
    <w:rsid w:val="005A5D1C"/>
    <w:rsid w:val="005A7F03"/>
    <w:rsid w:val="005C24B2"/>
    <w:rsid w:val="005C5712"/>
    <w:rsid w:val="005C5EAF"/>
    <w:rsid w:val="005D0294"/>
    <w:rsid w:val="005D2E01"/>
    <w:rsid w:val="005D5AE3"/>
    <w:rsid w:val="005D6E3E"/>
    <w:rsid w:val="005D740A"/>
    <w:rsid w:val="005D7526"/>
    <w:rsid w:val="005E0188"/>
    <w:rsid w:val="005E1B49"/>
    <w:rsid w:val="005E69AE"/>
    <w:rsid w:val="005F3817"/>
    <w:rsid w:val="005F6F36"/>
    <w:rsid w:val="00602AEA"/>
    <w:rsid w:val="00607E3C"/>
    <w:rsid w:val="00610107"/>
    <w:rsid w:val="0061146F"/>
    <w:rsid w:val="00614FDF"/>
    <w:rsid w:val="006212AD"/>
    <w:rsid w:val="006246A7"/>
    <w:rsid w:val="00624A1C"/>
    <w:rsid w:val="0062595A"/>
    <w:rsid w:val="0063543D"/>
    <w:rsid w:val="006432CB"/>
    <w:rsid w:val="00645891"/>
    <w:rsid w:val="00647114"/>
    <w:rsid w:val="006514BA"/>
    <w:rsid w:val="0065271E"/>
    <w:rsid w:val="00655109"/>
    <w:rsid w:val="0065577E"/>
    <w:rsid w:val="0066115B"/>
    <w:rsid w:val="00661381"/>
    <w:rsid w:val="006621C7"/>
    <w:rsid w:val="006670A9"/>
    <w:rsid w:val="00667679"/>
    <w:rsid w:val="00677B76"/>
    <w:rsid w:val="00677BD4"/>
    <w:rsid w:val="00680420"/>
    <w:rsid w:val="00681446"/>
    <w:rsid w:val="00685600"/>
    <w:rsid w:val="006974B3"/>
    <w:rsid w:val="006A2D0C"/>
    <w:rsid w:val="006A323F"/>
    <w:rsid w:val="006B30D0"/>
    <w:rsid w:val="006B518D"/>
    <w:rsid w:val="006B5BC1"/>
    <w:rsid w:val="006C29A3"/>
    <w:rsid w:val="006C3B46"/>
    <w:rsid w:val="006C3D95"/>
    <w:rsid w:val="006C7B00"/>
    <w:rsid w:val="006D0467"/>
    <w:rsid w:val="006D296B"/>
    <w:rsid w:val="006D56CF"/>
    <w:rsid w:val="006D77D7"/>
    <w:rsid w:val="006E1889"/>
    <w:rsid w:val="006E5C86"/>
    <w:rsid w:val="006F12BA"/>
    <w:rsid w:val="006F1FC9"/>
    <w:rsid w:val="006F7CE5"/>
    <w:rsid w:val="00707B8B"/>
    <w:rsid w:val="007129D7"/>
    <w:rsid w:val="00713C44"/>
    <w:rsid w:val="0071576F"/>
    <w:rsid w:val="00715888"/>
    <w:rsid w:val="00723101"/>
    <w:rsid w:val="007237B7"/>
    <w:rsid w:val="00724089"/>
    <w:rsid w:val="00730E94"/>
    <w:rsid w:val="00730ED4"/>
    <w:rsid w:val="00731E89"/>
    <w:rsid w:val="00734206"/>
    <w:rsid w:val="00734A5B"/>
    <w:rsid w:val="0074026F"/>
    <w:rsid w:val="007429F6"/>
    <w:rsid w:val="0074463D"/>
    <w:rsid w:val="00744E76"/>
    <w:rsid w:val="0074525F"/>
    <w:rsid w:val="00752198"/>
    <w:rsid w:val="00753881"/>
    <w:rsid w:val="00755E78"/>
    <w:rsid w:val="00756C8C"/>
    <w:rsid w:val="00761D68"/>
    <w:rsid w:val="007637C4"/>
    <w:rsid w:val="007660BB"/>
    <w:rsid w:val="00771280"/>
    <w:rsid w:val="00771457"/>
    <w:rsid w:val="00774DA4"/>
    <w:rsid w:val="00781F0F"/>
    <w:rsid w:val="00792C7A"/>
    <w:rsid w:val="0079785A"/>
    <w:rsid w:val="007A1134"/>
    <w:rsid w:val="007A491F"/>
    <w:rsid w:val="007A4C28"/>
    <w:rsid w:val="007B083C"/>
    <w:rsid w:val="007B600E"/>
    <w:rsid w:val="007B6FD1"/>
    <w:rsid w:val="007C5B26"/>
    <w:rsid w:val="007C7952"/>
    <w:rsid w:val="007D2E3A"/>
    <w:rsid w:val="007D34C1"/>
    <w:rsid w:val="007E1D0F"/>
    <w:rsid w:val="007E4AF8"/>
    <w:rsid w:val="007F0F4A"/>
    <w:rsid w:val="007F2557"/>
    <w:rsid w:val="007F3A2A"/>
    <w:rsid w:val="007F5768"/>
    <w:rsid w:val="00801886"/>
    <w:rsid w:val="008028A4"/>
    <w:rsid w:val="00803E9D"/>
    <w:rsid w:val="00812481"/>
    <w:rsid w:val="00820B25"/>
    <w:rsid w:val="00824F13"/>
    <w:rsid w:val="00826732"/>
    <w:rsid w:val="00826D83"/>
    <w:rsid w:val="00830747"/>
    <w:rsid w:val="0083542B"/>
    <w:rsid w:val="00837FDF"/>
    <w:rsid w:val="0086119F"/>
    <w:rsid w:val="00864223"/>
    <w:rsid w:val="008768CA"/>
    <w:rsid w:val="008974F7"/>
    <w:rsid w:val="008A093A"/>
    <w:rsid w:val="008A4747"/>
    <w:rsid w:val="008C06C2"/>
    <w:rsid w:val="008C2A97"/>
    <w:rsid w:val="008C384C"/>
    <w:rsid w:val="008C45AE"/>
    <w:rsid w:val="008D6D00"/>
    <w:rsid w:val="008E7986"/>
    <w:rsid w:val="008F2044"/>
    <w:rsid w:val="008F65D3"/>
    <w:rsid w:val="00900A09"/>
    <w:rsid w:val="0090271F"/>
    <w:rsid w:val="00902E23"/>
    <w:rsid w:val="00903EF6"/>
    <w:rsid w:val="009114D7"/>
    <w:rsid w:val="0091348E"/>
    <w:rsid w:val="00913CDB"/>
    <w:rsid w:val="00916B79"/>
    <w:rsid w:val="00917CCB"/>
    <w:rsid w:val="00920AF7"/>
    <w:rsid w:val="00922D89"/>
    <w:rsid w:val="00924528"/>
    <w:rsid w:val="009266A0"/>
    <w:rsid w:val="009338EA"/>
    <w:rsid w:val="00936F86"/>
    <w:rsid w:val="00940D43"/>
    <w:rsid w:val="00942EC2"/>
    <w:rsid w:val="00943C42"/>
    <w:rsid w:val="00945B01"/>
    <w:rsid w:val="00947BE2"/>
    <w:rsid w:val="009516F6"/>
    <w:rsid w:val="00956B2E"/>
    <w:rsid w:val="00957DE8"/>
    <w:rsid w:val="009633B2"/>
    <w:rsid w:val="0096388D"/>
    <w:rsid w:val="00974D08"/>
    <w:rsid w:val="009860B5"/>
    <w:rsid w:val="0099327F"/>
    <w:rsid w:val="00993BA7"/>
    <w:rsid w:val="00994F73"/>
    <w:rsid w:val="009A3B6B"/>
    <w:rsid w:val="009B3C6C"/>
    <w:rsid w:val="009B56FF"/>
    <w:rsid w:val="009B642E"/>
    <w:rsid w:val="009C067E"/>
    <w:rsid w:val="009C1CEF"/>
    <w:rsid w:val="009C2C1B"/>
    <w:rsid w:val="009C34D5"/>
    <w:rsid w:val="009D0D8F"/>
    <w:rsid w:val="009D246A"/>
    <w:rsid w:val="009E0C85"/>
    <w:rsid w:val="009E3F3C"/>
    <w:rsid w:val="009E6F2A"/>
    <w:rsid w:val="009E7750"/>
    <w:rsid w:val="009F1A90"/>
    <w:rsid w:val="009F37B7"/>
    <w:rsid w:val="009F5E43"/>
    <w:rsid w:val="00A0120D"/>
    <w:rsid w:val="00A10F02"/>
    <w:rsid w:val="00A15BD4"/>
    <w:rsid w:val="00A164B4"/>
    <w:rsid w:val="00A200FA"/>
    <w:rsid w:val="00A2341D"/>
    <w:rsid w:val="00A2361D"/>
    <w:rsid w:val="00A25B0C"/>
    <w:rsid w:val="00A26956"/>
    <w:rsid w:val="00A309A6"/>
    <w:rsid w:val="00A53724"/>
    <w:rsid w:val="00A60200"/>
    <w:rsid w:val="00A64D9D"/>
    <w:rsid w:val="00A65D22"/>
    <w:rsid w:val="00A70B96"/>
    <w:rsid w:val="00A73129"/>
    <w:rsid w:val="00A7707C"/>
    <w:rsid w:val="00A773A1"/>
    <w:rsid w:val="00A815F8"/>
    <w:rsid w:val="00A82346"/>
    <w:rsid w:val="00A84761"/>
    <w:rsid w:val="00A90AB9"/>
    <w:rsid w:val="00A91526"/>
    <w:rsid w:val="00A92BA1"/>
    <w:rsid w:val="00A92DDA"/>
    <w:rsid w:val="00AA1E5C"/>
    <w:rsid w:val="00AB0E32"/>
    <w:rsid w:val="00AB1B6E"/>
    <w:rsid w:val="00AB2D85"/>
    <w:rsid w:val="00AB6DF1"/>
    <w:rsid w:val="00AC6BC6"/>
    <w:rsid w:val="00AD108D"/>
    <w:rsid w:val="00AD4E3B"/>
    <w:rsid w:val="00AE3797"/>
    <w:rsid w:val="00AF0560"/>
    <w:rsid w:val="00AF142E"/>
    <w:rsid w:val="00AF4E68"/>
    <w:rsid w:val="00AF7049"/>
    <w:rsid w:val="00B01D94"/>
    <w:rsid w:val="00B02C90"/>
    <w:rsid w:val="00B036C2"/>
    <w:rsid w:val="00B04944"/>
    <w:rsid w:val="00B055D4"/>
    <w:rsid w:val="00B074B4"/>
    <w:rsid w:val="00B15449"/>
    <w:rsid w:val="00B15899"/>
    <w:rsid w:val="00B174A5"/>
    <w:rsid w:val="00B21F86"/>
    <w:rsid w:val="00B2388D"/>
    <w:rsid w:val="00B23FC5"/>
    <w:rsid w:val="00B26425"/>
    <w:rsid w:val="00B312F2"/>
    <w:rsid w:val="00B31AF8"/>
    <w:rsid w:val="00B3313E"/>
    <w:rsid w:val="00B35701"/>
    <w:rsid w:val="00B36DD5"/>
    <w:rsid w:val="00B40473"/>
    <w:rsid w:val="00B40A30"/>
    <w:rsid w:val="00B42610"/>
    <w:rsid w:val="00B4623E"/>
    <w:rsid w:val="00B46FE3"/>
    <w:rsid w:val="00B471C7"/>
    <w:rsid w:val="00B5091E"/>
    <w:rsid w:val="00B55A2A"/>
    <w:rsid w:val="00B5799A"/>
    <w:rsid w:val="00B60143"/>
    <w:rsid w:val="00B62D92"/>
    <w:rsid w:val="00B64332"/>
    <w:rsid w:val="00B74C05"/>
    <w:rsid w:val="00B7793A"/>
    <w:rsid w:val="00B907BC"/>
    <w:rsid w:val="00B9159B"/>
    <w:rsid w:val="00B92E6B"/>
    <w:rsid w:val="00B93086"/>
    <w:rsid w:val="00B94827"/>
    <w:rsid w:val="00B97442"/>
    <w:rsid w:val="00BA19ED"/>
    <w:rsid w:val="00BA300B"/>
    <w:rsid w:val="00BA4B8D"/>
    <w:rsid w:val="00BA4F78"/>
    <w:rsid w:val="00BB306C"/>
    <w:rsid w:val="00BB3B7A"/>
    <w:rsid w:val="00BB4783"/>
    <w:rsid w:val="00BC0F7D"/>
    <w:rsid w:val="00BC1C56"/>
    <w:rsid w:val="00BC371B"/>
    <w:rsid w:val="00BC4B89"/>
    <w:rsid w:val="00BC567A"/>
    <w:rsid w:val="00BD0B2C"/>
    <w:rsid w:val="00BE1F22"/>
    <w:rsid w:val="00BE3255"/>
    <w:rsid w:val="00BE6B90"/>
    <w:rsid w:val="00BF128E"/>
    <w:rsid w:val="00BF14AF"/>
    <w:rsid w:val="00BF16AD"/>
    <w:rsid w:val="00BF44CD"/>
    <w:rsid w:val="00BF4B52"/>
    <w:rsid w:val="00C07DD1"/>
    <w:rsid w:val="00C1496A"/>
    <w:rsid w:val="00C15F1C"/>
    <w:rsid w:val="00C33079"/>
    <w:rsid w:val="00C45231"/>
    <w:rsid w:val="00C4537F"/>
    <w:rsid w:val="00C45F09"/>
    <w:rsid w:val="00C61D1C"/>
    <w:rsid w:val="00C67FA4"/>
    <w:rsid w:val="00C72344"/>
    <w:rsid w:val="00C72833"/>
    <w:rsid w:val="00C72CC0"/>
    <w:rsid w:val="00C80F1D"/>
    <w:rsid w:val="00C81A25"/>
    <w:rsid w:val="00C857B6"/>
    <w:rsid w:val="00C875FE"/>
    <w:rsid w:val="00C93BFD"/>
    <w:rsid w:val="00C93F40"/>
    <w:rsid w:val="00C9406B"/>
    <w:rsid w:val="00CA3D0C"/>
    <w:rsid w:val="00CB1C9F"/>
    <w:rsid w:val="00CB285D"/>
    <w:rsid w:val="00CB3795"/>
    <w:rsid w:val="00CB3AB8"/>
    <w:rsid w:val="00CC4A57"/>
    <w:rsid w:val="00CD07C6"/>
    <w:rsid w:val="00CD647F"/>
    <w:rsid w:val="00CD7151"/>
    <w:rsid w:val="00CD78CC"/>
    <w:rsid w:val="00CF20E3"/>
    <w:rsid w:val="00CF244A"/>
    <w:rsid w:val="00CF2F3C"/>
    <w:rsid w:val="00D04091"/>
    <w:rsid w:val="00D05BF1"/>
    <w:rsid w:val="00D060B3"/>
    <w:rsid w:val="00D0708E"/>
    <w:rsid w:val="00D10D66"/>
    <w:rsid w:val="00D131EC"/>
    <w:rsid w:val="00D15BBA"/>
    <w:rsid w:val="00D27E01"/>
    <w:rsid w:val="00D309CC"/>
    <w:rsid w:val="00D36D27"/>
    <w:rsid w:val="00D40761"/>
    <w:rsid w:val="00D414E1"/>
    <w:rsid w:val="00D45E83"/>
    <w:rsid w:val="00D46060"/>
    <w:rsid w:val="00D463FE"/>
    <w:rsid w:val="00D46431"/>
    <w:rsid w:val="00D468B9"/>
    <w:rsid w:val="00D46EDF"/>
    <w:rsid w:val="00D56A52"/>
    <w:rsid w:val="00D57972"/>
    <w:rsid w:val="00D646F5"/>
    <w:rsid w:val="00D647F0"/>
    <w:rsid w:val="00D65F45"/>
    <w:rsid w:val="00D675A9"/>
    <w:rsid w:val="00D738D6"/>
    <w:rsid w:val="00D755EB"/>
    <w:rsid w:val="00D76591"/>
    <w:rsid w:val="00D77160"/>
    <w:rsid w:val="00D813B1"/>
    <w:rsid w:val="00D81631"/>
    <w:rsid w:val="00D83F4D"/>
    <w:rsid w:val="00D84260"/>
    <w:rsid w:val="00D87E00"/>
    <w:rsid w:val="00D907F9"/>
    <w:rsid w:val="00D9134D"/>
    <w:rsid w:val="00D93120"/>
    <w:rsid w:val="00D93AF6"/>
    <w:rsid w:val="00D947CD"/>
    <w:rsid w:val="00D97D53"/>
    <w:rsid w:val="00DA116B"/>
    <w:rsid w:val="00DA76F2"/>
    <w:rsid w:val="00DA7A03"/>
    <w:rsid w:val="00DB12EC"/>
    <w:rsid w:val="00DB1818"/>
    <w:rsid w:val="00DC0E51"/>
    <w:rsid w:val="00DC309B"/>
    <w:rsid w:val="00DC4DA2"/>
    <w:rsid w:val="00DD4C17"/>
    <w:rsid w:val="00DD5B05"/>
    <w:rsid w:val="00DD5D25"/>
    <w:rsid w:val="00DD7FF2"/>
    <w:rsid w:val="00DE15B7"/>
    <w:rsid w:val="00DF2B1F"/>
    <w:rsid w:val="00DF6189"/>
    <w:rsid w:val="00DF62CD"/>
    <w:rsid w:val="00E022DB"/>
    <w:rsid w:val="00E033B1"/>
    <w:rsid w:val="00E03895"/>
    <w:rsid w:val="00E057D0"/>
    <w:rsid w:val="00E06ECF"/>
    <w:rsid w:val="00E11770"/>
    <w:rsid w:val="00E125F2"/>
    <w:rsid w:val="00E13876"/>
    <w:rsid w:val="00E16509"/>
    <w:rsid w:val="00E168E8"/>
    <w:rsid w:val="00E17517"/>
    <w:rsid w:val="00E17B2C"/>
    <w:rsid w:val="00E2397C"/>
    <w:rsid w:val="00E341F7"/>
    <w:rsid w:val="00E34C44"/>
    <w:rsid w:val="00E4054F"/>
    <w:rsid w:val="00E44582"/>
    <w:rsid w:val="00E446E0"/>
    <w:rsid w:val="00E451CB"/>
    <w:rsid w:val="00E45CA3"/>
    <w:rsid w:val="00E507ED"/>
    <w:rsid w:val="00E518AF"/>
    <w:rsid w:val="00E51F83"/>
    <w:rsid w:val="00E52814"/>
    <w:rsid w:val="00E53182"/>
    <w:rsid w:val="00E542BC"/>
    <w:rsid w:val="00E5541B"/>
    <w:rsid w:val="00E62991"/>
    <w:rsid w:val="00E65AAE"/>
    <w:rsid w:val="00E67970"/>
    <w:rsid w:val="00E7095F"/>
    <w:rsid w:val="00E72324"/>
    <w:rsid w:val="00E72ABE"/>
    <w:rsid w:val="00E75C1B"/>
    <w:rsid w:val="00E76BD1"/>
    <w:rsid w:val="00E77364"/>
    <w:rsid w:val="00E77645"/>
    <w:rsid w:val="00E80DE4"/>
    <w:rsid w:val="00E83A08"/>
    <w:rsid w:val="00E8624B"/>
    <w:rsid w:val="00E86B02"/>
    <w:rsid w:val="00E90937"/>
    <w:rsid w:val="00E909D4"/>
    <w:rsid w:val="00E91C9A"/>
    <w:rsid w:val="00E922EA"/>
    <w:rsid w:val="00E92F48"/>
    <w:rsid w:val="00EA1077"/>
    <w:rsid w:val="00EA6749"/>
    <w:rsid w:val="00EB0C57"/>
    <w:rsid w:val="00EB22F4"/>
    <w:rsid w:val="00EC3517"/>
    <w:rsid w:val="00EC4A25"/>
    <w:rsid w:val="00EC6B55"/>
    <w:rsid w:val="00EC7900"/>
    <w:rsid w:val="00ED03E6"/>
    <w:rsid w:val="00ED0967"/>
    <w:rsid w:val="00EE5AA7"/>
    <w:rsid w:val="00EF587C"/>
    <w:rsid w:val="00EF6FF0"/>
    <w:rsid w:val="00F015A4"/>
    <w:rsid w:val="00F01D86"/>
    <w:rsid w:val="00F025A2"/>
    <w:rsid w:val="00F04712"/>
    <w:rsid w:val="00F06786"/>
    <w:rsid w:val="00F07EDC"/>
    <w:rsid w:val="00F129F5"/>
    <w:rsid w:val="00F139D9"/>
    <w:rsid w:val="00F16143"/>
    <w:rsid w:val="00F21311"/>
    <w:rsid w:val="00F22EC7"/>
    <w:rsid w:val="00F273D3"/>
    <w:rsid w:val="00F27CC9"/>
    <w:rsid w:val="00F314DF"/>
    <w:rsid w:val="00F325C8"/>
    <w:rsid w:val="00F35577"/>
    <w:rsid w:val="00F366CB"/>
    <w:rsid w:val="00F369DD"/>
    <w:rsid w:val="00F37626"/>
    <w:rsid w:val="00F44AA2"/>
    <w:rsid w:val="00F50255"/>
    <w:rsid w:val="00F52B70"/>
    <w:rsid w:val="00F614AC"/>
    <w:rsid w:val="00F62AEB"/>
    <w:rsid w:val="00F64319"/>
    <w:rsid w:val="00F653B8"/>
    <w:rsid w:val="00F655F3"/>
    <w:rsid w:val="00F67E8B"/>
    <w:rsid w:val="00F67EE8"/>
    <w:rsid w:val="00F70647"/>
    <w:rsid w:val="00F7204E"/>
    <w:rsid w:val="00F73852"/>
    <w:rsid w:val="00F81946"/>
    <w:rsid w:val="00F8688A"/>
    <w:rsid w:val="00F90B8B"/>
    <w:rsid w:val="00F9377C"/>
    <w:rsid w:val="00F95EDB"/>
    <w:rsid w:val="00F96804"/>
    <w:rsid w:val="00F96B75"/>
    <w:rsid w:val="00F97D2F"/>
    <w:rsid w:val="00FA0DFF"/>
    <w:rsid w:val="00FA1266"/>
    <w:rsid w:val="00FA7625"/>
    <w:rsid w:val="00FA77A1"/>
    <w:rsid w:val="00FB03C5"/>
    <w:rsid w:val="00FB52FC"/>
    <w:rsid w:val="00FB7AD7"/>
    <w:rsid w:val="00FC1192"/>
    <w:rsid w:val="00FC7900"/>
    <w:rsid w:val="00FD53F3"/>
    <w:rsid w:val="00FD6FA7"/>
    <w:rsid w:val="00FD72D1"/>
    <w:rsid w:val="00FE2D04"/>
    <w:rsid w:val="00FE4CDB"/>
    <w:rsid w:val="00FE63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basedOn w:val="Normal"/>
    <w:uiPriority w:val="34"/>
    <w:qFormat/>
    <w:rsid w:val="006212AD"/>
    <w:pPr>
      <w:ind w:left="720"/>
      <w:contextualSpacing/>
    </w:pPr>
  </w:style>
  <w:style w:type="character" w:customStyle="1" w:styleId="TACChar">
    <w:name w:val="TAC Char"/>
    <w:link w:val="TAC"/>
    <w:qFormat/>
    <w:rsid w:val="003D649C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3D649C"/>
    <w:rPr>
      <w:rFonts w:ascii="Arial" w:hAnsi="Arial"/>
      <w:b/>
      <w:sz w:val="18"/>
      <w:lang w:eastAsia="en-US"/>
    </w:rPr>
  </w:style>
  <w:style w:type="character" w:customStyle="1" w:styleId="TALChar">
    <w:name w:val="TAL Char"/>
    <w:link w:val="TAL"/>
    <w:qFormat/>
    <w:locked/>
    <w:rsid w:val="003D649C"/>
    <w:rPr>
      <w:rFonts w:ascii="Arial" w:hAnsi="Arial"/>
      <w:sz w:val="18"/>
      <w:lang w:eastAsia="en-US"/>
    </w:rPr>
  </w:style>
  <w:style w:type="character" w:customStyle="1" w:styleId="TANChar">
    <w:name w:val="TAN Char"/>
    <w:link w:val="TAN"/>
    <w:qFormat/>
    <w:rsid w:val="003D649C"/>
    <w:rPr>
      <w:rFonts w:ascii="Arial" w:hAnsi="Arial"/>
      <w:sz w:val="18"/>
      <w:lang w:eastAsia="en-US"/>
    </w:rPr>
  </w:style>
  <w:style w:type="character" w:customStyle="1" w:styleId="TALCar">
    <w:name w:val="TAL Car"/>
    <w:qFormat/>
    <w:rsid w:val="003D649C"/>
    <w:rPr>
      <w:rFonts w:ascii="Arial" w:hAnsi="Arial"/>
      <w:sz w:val="18"/>
      <w:lang w:val="en-GB" w:eastAsia="ja-JP" w:bidi="ar-SA"/>
    </w:rPr>
  </w:style>
  <w:style w:type="character" w:customStyle="1" w:styleId="NOChar">
    <w:name w:val="NO Char"/>
    <w:link w:val="NO"/>
    <w:qFormat/>
    <w:rsid w:val="00661381"/>
    <w:rPr>
      <w:lang w:eastAsia="en-US"/>
    </w:rPr>
  </w:style>
  <w:style w:type="character" w:customStyle="1" w:styleId="THChar">
    <w:name w:val="TH Char"/>
    <w:link w:val="TH"/>
    <w:qFormat/>
    <w:rsid w:val="00900A09"/>
    <w:rPr>
      <w:rFonts w:ascii="Arial" w:hAnsi="Arial"/>
      <w:b/>
      <w:lang w:eastAsia="en-US"/>
    </w:rPr>
  </w:style>
  <w:style w:type="paragraph" w:styleId="NormalWeb">
    <w:name w:val="Normal (Web)"/>
    <w:basedOn w:val="Normal"/>
    <w:rsid w:val="00FC790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80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0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0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0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49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94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32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380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AB70B3-EB8C-9540-AACD-E68B7E1F30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1569</TotalTime>
  <Pages>6</Pages>
  <Words>840</Words>
  <Characters>4794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5623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350</cp:revision>
  <cp:lastPrinted>2019-02-25T14:05:00Z</cp:lastPrinted>
  <dcterms:created xsi:type="dcterms:W3CDTF">2020-02-11T14:49:00Z</dcterms:created>
  <dcterms:modified xsi:type="dcterms:W3CDTF">2023-05-15T15:06:00Z</dcterms:modified>
  <cp:category/>
</cp:coreProperties>
</file>